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footer19.xml" ContentType="application/vnd.openxmlformats-officedocument.wordprocessingml.footer+xml"/>
  <Override PartName="/word/header20.xml" ContentType="application/vnd.openxmlformats-officedocument.wordprocessingml.head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footer22.xml" ContentType="application/vnd.openxmlformats-officedocument.wordprocessingml.footer+xml"/>
  <Override PartName="/word/header23.xml" ContentType="application/vnd.openxmlformats-officedocument.wordprocessingml.head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footer25.xml" ContentType="application/vnd.openxmlformats-officedocument.wordprocessingml.footer+xml"/>
  <Override PartName="/word/header26.xml" ContentType="application/vnd.openxmlformats-officedocument.wordprocessingml.head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footer28.xml" ContentType="application/vnd.openxmlformats-officedocument.wordprocessingml.footer+xml"/>
  <Override PartName="/word/header29.xml" ContentType="application/vnd.openxmlformats-officedocument.wordprocessingml.head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footer31.xml" ContentType="application/vnd.openxmlformats-officedocument.wordprocessingml.footer+xml"/>
  <Override PartName="/word/header32.xml" ContentType="application/vnd.openxmlformats-officedocument.wordprocessingml.head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header34.xml" ContentType="application/vnd.openxmlformats-officedocument.wordprocessingml.header+xml"/>
  <Override PartName="/word/footer34.xml" ContentType="application/vnd.openxmlformats-officedocument.wordprocessingml.footer+xml"/>
  <Override PartName="/word/header35.xml" ContentType="application/vnd.openxmlformats-officedocument.wordprocessingml.header+xml"/>
  <Override PartName="/word/footer35.xml" ContentType="application/vnd.openxmlformats-officedocument.wordprocessingml.footer+xml"/>
  <Override PartName="/word/header36.xml" ContentType="application/vnd.openxmlformats-officedocument.wordprocessingml.header+xml"/>
  <Override PartName="/word/footer36.xml" ContentType="application/vnd.openxmlformats-officedocument.wordprocessingml.footer+xml"/>
  <Override PartName="/word/header37.xml" ContentType="application/vnd.openxmlformats-officedocument.wordprocessingml.header+xml"/>
  <Override PartName="/word/footer37.xml" ContentType="application/vnd.openxmlformats-officedocument.wordprocessingml.footer+xml"/>
  <Override PartName="/word/header38.xml" ContentType="application/vnd.openxmlformats-officedocument.wordprocessingml.header+xml"/>
  <Override PartName="/word/footer38.xml" ContentType="application/vnd.openxmlformats-officedocument.wordprocessingml.footer+xml"/>
  <Override PartName="/word/header39.xml" ContentType="application/vnd.openxmlformats-officedocument.wordprocessingml.header+xml"/>
  <Override PartName="/word/footer39.xml" ContentType="application/vnd.openxmlformats-officedocument.wordprocessingml.footer+xml"/>
  <Override PartName="/word/header40.xml" ContentType="application/vnd.openxmlformats-officedocument.wordprocessingml.header+xml"/>
  <Override PartName="/word/footer40.xml" ContentType="application/vnd.openxmlformats-officedocument.wordprocessingml.footer+xml"/>
  <Override PartName="/word/header41.xml" ContentType="application/vnd.openxmlformats-officedocument.wordprocessingml.header+xml"/>
  <Override PartName="/word/footer41.xml" ContentType="application/vnd.openxmlformats-officedocument.wordprocessingml.footer+xml"/>
  <Override PartName="/word/header42.xml" ContentType="application/vnd.openxmlformats-officedocument.wordprocessingml.header+xml"/>
  <Override PartName="/word/footer42.xml" ContentType="application/vnd.openxmlformats-officedocument.wordprocessingml.footer+xml"/>
  <Override PartName="/word/header43.xml" ContentType="application/vnd.openxmlformats-officedocument.wordprocessingml.header+xml"/>
  <Override PartName="/word/footer43.xml" ContentType="application/vnd.openxmlformats-officedocument.wordprocessingml.footer+xml"/>
  <Override PartName="/word/header44.xml" ContentType="application/vnd.openxmlformats-officedocument.wordprocessingml.header+xml"/>
  <Override PartName="/word/footer44.xml" ContentType="application/vnd.openxmlformats-officedocument.wordprocessingml.footer+xml"/>
  <Override PartName="/word/header45.xml" ContentType="application/vnd.openxmlformats-officedocument.wordprocessingml.header+xml"/>
  <Override PartName="/word/footer45.xml" ContentType="application/vnd.openxmlformats-officedocument.wordprocessingml.footer+xml"/>
  <Override PartName="/word/header46.xml" ContentType="application/vnd.openxmlformats-officedocument.wordprocessingml.header+xml"/>
  <Override PartName="/word/footer46.xml" ContentType="application/vnd.openxmlformats-officedocument.wordprocessingml.footer+xml"/>
  <Override PartName="/word/header47.xml" ContentType="application/vnd.openxmlformats-officedocument.wordprocessingml.header+xml"/>
  <Override PartName="/word/footer47.xml" ContentType="application/vnd.openxmlformats-officedocument.wordprocessingml.footer+xml"/>
  <Override PartName="/word/header48.xml" ContentType="application/vnd.openxmlformats-officedocument.wordprocessingml.header+xml"/>
  <Override PartName="/word/footer48.xml" ContentType="application/vnd.openxmlformats-officedocument.wordprocessingml.footer+xml"/>
  <Override PartName="/word/header49.xml" ContentType="application/vnd.openxmlformats-officedocument.wordprocessingml.header+xml"/>
  <Override PartName="/word/footer49.xml" ContentType="application/vnd.openxmlformats-officedocument.wordprocessingml.footer+xml"/>
  <Override PartName="/word/header50.xml" ContentType="application/vnd.openxmlformats-officedocument.wordprocessingml.header+xml"/>
  <Override PartName="/word/footer50.xml" ContentType="application/vnd.openxmlformats-officedocument.wordprocessingml.footer+xml"/>
  <Override PartName="/word/header51.xml" ContentType="application/vnd.openxmlformats-officedocument.wordprocessingml.header+xml"/>
  <Override PartName="/word/footer51.xml" ContentType="application/vnd.openxmlformats-officedocument.wordprocessingml.footer+xml"/>
  <Override PartName="/word/header52.xml" ContentType="application/vnd.openxmlformats-officedocument.wordprocessingml.header+xml"/>
  <Override PartName="/word/footer52.xml" ContentType="application/vnd.openxmlformats-officedocument.wordprocessingml.footer+xml"/>
  <Override PartName="/word/header53.xml" ContentType="application/vnd.openxmlformats-officedocument.wordprocessingml.header+xml"/>
  <Override PartName="/word/footer53.xml" ContentType="application/vnd.openxmlformats-officedocument.wordprocessingml.footer+xml"/>
  <Override PartName="/word/header54.xml" ContentType="application/vnd.openxmlformats-officedocument.wordprocessingml.header+xml"/>
  <Override PartName="/word/footer54.xml" ContentType="application/vnd.openxmlformats-officedocument.wordprocessingml.footer+xml"/>
  <Override PartName="/word/header55.xml" ContentType="application/vnd.openxmlformats-officedocument.wordprocessingml.header+xml"/>
  <Override PartName="/word/footer55.xml" ContentType="application/vnd.openxmlformats-officedocument.wordprocessingml.footer+xml"/>
  <Override PartName="/word/header56.xml" ContentType="application/vnd.openxmlformats-officedocument.wordprocessingml.header+xml"/>
  <Override PartName="/word/footer56.xml" ContentType="application/vnd.openxmlformats-officedocument.wordprocessingml.footer+xml"/>
  <Override PartName="/word/header57.xml" ContentType="application/vnd.openxmlformats-officedocument.wordprocessingml.header+xml"/>
  <Override PartName="/word/footer57.xml" ContentType="application/vnd.openxmlformats-officedocument.wordprocessingml.footer+xml"/>
  <Override PartName="/word/header58.xml" ContentType="application/vnd.openxmlformats-officedocument.wordprocessingml.header+xml"/>
  <Override PartName="/word/footer58.xml" ContentType="application/vnd.openxmlformats-officedocument.wordprocessingml.footer+xml"/>
  <Override PartName="/word/header59.xml" ContentType="application/vnd.openxmlformats-officedocument.wordprocessingml.header+xml"/>
  <Override PartName="/word/footer59.xml" ContentType="application/vnd.openxmlformats-officedocument.wordprocessingml.footer+xml"/>
  <Override PartName="/word/header60.xml" ContentType="application/vnd.openxmlformats-officedocument.wordprocessingml.header+xml"/>
  <Override PartName="/word/footer60.xml" ContentType="application/vnd.openxmlformats-officedocument.wordprocessingml.footer+xml"/>
  <Override PartName="/word/header61.xml" ContentType="application/vnd.openxmlformats-officedocument.wordprocessingml.header+xml"/>
  <Override PartName="/word/footer61.xml" ContentType="application/vnd.openxmlformats-officedocument.wordprocessingml.footer+xml"/>
  <Override PartName="/word/header62.xml" ContentType="application/vnd.openxmlformats-officedocument.wordprocessingml.header+xml"/>
  <Override PartName="/word/footer62.xml" ContentType="application/vnd.openxmlformats-officedocument.wordprocessingml.footer+xml"/>
  <Override PartName="/word/header63.xml" ContentType="application/vnd.openxmlformats-officedocument.wordprocessingml.header+xml"/>
  <Override PartName="/word/footer63.xml" ContentType="application/vnd.openxmlformats-officedocument.wordprocessingml.footer+xml"/>
  <Override PartName="/word/header64.xml" ContentType="application/vnd.openxmlformats-officedocument.wordprocessingml.header+xml"/>
  <Override PartName="/word/footer6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007B" w:rsidRPr="00DE1290" w:rsidRDefault="007C007B" w:rsidP="00B46651">
      <w:pPr>
        <w:spacing w:line="240" w:lineRule="auto"/>
        <w:jc w:val="center"/>
        <w:rPr>
          <w:rFonts w:ascii="Times New Roman" w:hAnsi="Times New Roman"/>
          <w:b/>
          <w:sz w:val="24"/>
          <w:szCs w:val="24"/>
        </w:rPr>
      </w:pPr>
      <w:r w:rsidRPr="00DE1290">
        <w:rPr>
          <w:rFonts w:ascii="Times New Roman" w:hAnsi="Times New Roman"/>
          <w:b/>
          <w:sz w:val="24"/>
          <w:szCs w:val="24"/>
        </w:rPr>
        <w:t xml:space="preserve">                                                     </w:t>
      </w:r>
    </w:p>
    <w:p w:rsidR="007C007B" w:rsidRPr="00623620" w:rsidRDefault="007C007B"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7C007B" w:rsidRPr="00A623A9" w:rsidRDefault="007C007B"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w:t>
      </w:r>
      <w:r w:rsidRPr="00B46651">
        <w:rPr>
          <w:rFonts w:ascii="Times New Roman" w:hAnsi="Times New Roman"/>
          <w:sz w:val="28"/>
          <w:szCs w:val="24"/>
        </w:rPr>
        <w:t>Unitate de învățământ gimnazial</w:t>
      </w:r>
    </w:p>
    <w:p w:rsidR="007C007B" w:rsidRPr="00CA6C36" w:rsidRDefault="007C007B" w:rsidP="00635D56">
      <w:pPr>
        <w:spacing w:line="240" w:lineRule="auto"/>
        <w:jc w:val="center"/>
        <w:rPr>
          <w:rFonts w:ascii="Times New Roman" w:hAnsi="Times New Roman"/>
          <w:sz w:val="14"/>
          <w:szCs w:val="24"/>
        </w:rPr>
      </w:pP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0E406F">
        <w:rPr>
          <w:rFonts w:ascii="Times New Roman" w:hAnsi="Times New Roman"/>
          <w:noProof/>
          <w:sz w:val="24"/>
          <w:szCs w:val="24"/>
        </w:rPr>
        <w:t>ŞCOALA GIMNAZIALĂ ,, VLAICU VODĂ”, mun.Brăila, jud.Brăila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Studii: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Anul absolvirii: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Specialitatea: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Gradul didactic:</w:t>
      </w: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7C007B" w:rsidRPr="00623620" w:rsidRDefault="007C007B" w:rsidP="00C22751">
      <w:pPr>
        <w:spacing w:after="0"/>
        <w:rPr>
          <w:rFonts w:ascii="Times New Roman" w:hAnsi="Times New Roman"/>
          <w:b/>
          <w:sz w:val="14"/>
          <w:szCs w:val="24"/>
        </w:rPr>
      </w:pPr>
    </w:p>
    <w:p w:rsidR="007C007B" w:rsidRDefault="007C007B"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7C007B" w:rsidRDefault="007C007B"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7C007B" w:rsidRPr="00623620" w:rsidRDefault="007C007B" w:rsidP="00A623A9">
      <w:pPr>
        <w:spacing w:after="0"/>
        <w:jc w:val="both"/>
        <w:rPr>
          <w:rFonts w:ascii="Times New Roman" w:hAnsi="Times New Roman"/>
          <w:b/>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7C007B" w:rsidRDefault="007C007B"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7C007B" w:rsidRPr="00623620" w:rsidRDefault="007C007B" w:rsidP="00A623A9">
      <w:pPr>
        <w:spacing w:after="0"/>
        <w:jc w:val="both"/>
        <w:rPr>
          <w:rFonts w:ascii="Times New Roman" w:hAnsi="Times New Roman"/>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7C007B" w:rsidRDefault="007C007B"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prevederile legislației și actelor normative subsecvente Legii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deciziile emise de inspectorul școlar general;</w:t>
      </w:r>
    </w:p>
    <w:p w:rsidR="007C007B" w:rsidRPr="00B46651"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hotărârile consiliului de administrație al unității de învățământ.</w:t>
      </w:r>
    </w:p>
    <w:p w:rsidR="007C007B" w:rsidRPr="00DE1290" w:rsidRDefault="007C007B" w:rsidP="00A623A9">
      <w:pPr>
        <w:spacing w:after="0"/>
        <w:jc w:val="both"/>
        <w:rPr>
          <w:rFonts w:ascii="Times New Roman" w:hAnsi="Times New Roman"/>
          <w:sz w:val="24"/>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 ATRIBUȚII GENERALE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7C007B" w:rsidRDefault="007C007B"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7C007B" w:rsidRPr="00623620" w:rsidRDefault="007C007B" w:rsidP="00A623A9">
      <w:pPr>
        <w:spacing w:after="0"/>
        <w:jc w:val="both"/>
        <w:rPr>
          <w:rFonts w:ascii="Times New Roman" w:hAnsi="Times New Roman"/>
          <w:sz w:val="10"/>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II. ATRIBUȚII SPECIFICE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 xml:space="preserve">asigurarea </w:t>
      </w:r>
      <w:r>
        <w:rPr>
          <w:rFonts w:ascii="Times New Roman" w:hAnsi="Times New Roman"/>
          <w:sz w:val="24"/>
          <w:szCs w:val="24"/>
        </w:rPr>
        <w:t>orientării profesionale</w:t>
      </w:r>
      <w:r w:rsidRPr="00DE1290">
        <w:rPr>
          <w:rFonts w:ascii="Times New Roman" w:hAnsi="Times New Roman"/>
          <w:sz w:val="24"/>
          <w:szCs w:val="24"/>
        </w:rPr>
        <w:t xml:space="preserve"> a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 și completările ulterioare, și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precum și întârzierile personalului didactic auxiliar și nedidactic, de la programul de lucru;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 xml:space="preserve">reprezentanții instituțiilor cu drept de </w:t>
      </w:r>
      <w:r w:rsidRPr="00DE1290">
        <w:rPr>
          <w:rFonts w:ascii="Times New Roman" w:hAnsi="Times New Roman"/>
          <w:sz w:val="24"/>
          <w:szCs w:val="24"/>
        </w:rPr>
        <w:lastRenderedPageBreak/>
        <w:t>îndrumare și control asupra unităților de învățământ, precum și persoanele care participă la procesul de monitorizare și evaluare a calității sistemului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7C007B" w:rsidRPr="009F4418" w:rsidRDefault="007C007B" w:rsidP="00635D56">
      <w:pPr>
        <w:spacing w:after="0"/>
        <w:jc w:val="center"/>
        <w:rPr>
          <w:i/>
          <w:szCs w:val="24"/>
        </w:rPr>
      </w:pPr>
    </w:p>
    <w:p w:rsidR="007C007B" w:rsidRDefault="007C007B"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7C007B" w:rsidRDefault="007C007B"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7C007B" w:rsidRDefault="007C007B" w:rsidP="009F4418">
      <w:pPr>
        <w:spacing w:after="0" w:line="240" w:lineRule="auto"/>
        <w:rPr>
          <w:rFonts w:ascii="Times New Roman" w:hAnsi="Times New Roman"/>
          <w:b/>
          <w:sz w:val="24"/>
          <w:szCs w:val="24"/>
        </w:rPr>
        <w:sectPr w:rsidR="007C007B" w:rsidSect="007C007B">
          <w:headerReference w:type="default" r:id="rId10"/>
          <w:footerReference w:type="default" r:id="rId11"/>
          <w:pgSz w:w="11907" w:h="16839" w:code="9"/>
          <w:pgMar w:top="851" w:right="851" w:bottom="851" w:left="851" w:header="0" w:footer="0" w:gutter="0"/>
          <w:pgNumType w:start="1"/>
          <w:cols w:space="708"/>
          <w:docGrid w:linePitch="360"/>
        </w:sectPr>
      </w:pPr>
    </w:p>
    <w:p w:rsidR="007C007B" w:rsidRPr="00DE1290" w:rsidRDefault="007C007B" w:rsidP="00B46651">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7C007B" w:rsidRPr="00623620" w:rsidRDefault="007C007B"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7C007B" w:rsidRPr="00A623A9" w:rsidRDefault="007C007B"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w:t>
      </w:r>
      <w:r w:rsidRPr="00B46651">
        <w:rPr>
          <w:rFonts w:ascii="Times New Roman" w:hAnsi="Times New Roman"/>
          <w:sz w:val="28"/>
          <w:szCs w:val="24"/>
        </w:rPr>
        <w:t>Unitate de învățământ gimnazial</w:t>
      </w:r>
    </w:p>
    <w:p w:rsidR="007C007B" w:rsidRPr="00CA6C36" w:rsidRDefault="007C007B" w:rsidP="00635D56">
      <w:pPr>
        <w:spacing w:line="240" w:lineRule="auto"/>
        <w:jc w:val="center"/>
        <w:rPr>
          <w:rFonts w:ascii="Times New Roman" w:hAnsi="Times New Roman"/>
          <w:sz w:val="14"/>
          <w:szCs w:val="24"/>
        </w:rPr>
      </w:pP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0E406F">
        <w:rPr>
          <w:rFonts w:ascii="Times New Roman" w:hAnsi="Times New Roman"/>
          <w:noProof/>
          <w:sz w:val="24"/>
          <w:szCs w:val="24"/>
        </w:rPr>
        <w:t>ŞCOALA GIMNAZIALĂ ,,FĂNUȘ NEAGU”, mun.Brăila, jud.Brăila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Studii: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Anul absolvirii: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Specialitatea: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Gradul didactic:</w:t>
      </w: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7C007B" w:rsidRPr="00623620" w:rsidRDefault="007C007B" w:rsidP="00C22751">
      <w:pPr>
        <w:spacing w:after="0"/>
        <w:rPr>
          <w:rFonts w:ascii="Times New Roman" w:hAnsi="Times New Roman"/>
          <w:b/>
          <w:sz w:val="14"/>
          <w:szCs w:val="24"/>
        </w:rPr>
      </w:pPr>
    </w:p>
    <w:p w:rsidR="007C007B" w:rsidRDefault="007C007B"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7C007B" w:rsidRDefault="007C007B"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7C007B" w:rsidRPr="00623620" w:rsidRDefault="007C007B" w:rsidP="00A623A9">
      <w:pPr>
        <w:spacing w:after="0"/>
        <w:jc w:val="both"/>
        <w:rPr>
          <w:rFonts w:ascii="Times New Roman" w:hAnsi="Times New Roman"/>
          <w:b/>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7C007B" w:rsidRDefault="007C007B"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7C007B" w:rsidRPr="00623620" w:rsidRDefault="007C007B" w:rsidP="00A623A9">
      <w:pPr>
        <w:spacing w:after="0"/>
        <w:jc w:val="both"/>
        <w:rPr>
          <w:rFonts w:ascii="Times New Roman" w:hAnsi="Times New Roman"/>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7C007B" w:rsidRDefault="007C007B"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prevederile legislației și actelor normative subsecvente Legii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deciziile emise de inspectorul școlar general;</w:t>
      </w:r>
    </w:p>
    <w:p w:rsidR="007C007B" w:rsidRPr="00B46651"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hotărârile consiliului de administrație al unității de învățământ.</w:t>
      </w:r>
    </w:p>
    <w:p w:rsidR="007C007B" w:rsidRPr="00DE1290" w:rsidRDefault="007C007B" w:rsidP="00A623A9">
      <w:pPr>
        <w:spacing w:after="0"/>
        <w:jc w:val="both"/>
        <w:rPr>
          <w:rFonts w:ascii="Times New Roman" w:hAnsi="Times New Roman"/>
          <w:sz w:val="24"/>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 ATRIBUȚII GENERALE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7C007B" w:rsidRDefault="007C007B"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7C007B" w:rsidRPr="00623620" w:rsidRDefault="007C007B" w:rsidP="00A623A9">
      <w:pPr>
        <w:spacing w:after="0"/>
        <w:jc w:val="both"/>
        <w:rPr>
          <w:rFonts w:ascii="Times New Roman" w:hAnsi="Times New Roman"/>
          <w:sz w:val="10"/>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II. ATRIBUȚII SPECIFICE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 xml:space="preserve">asigurarea </w:t>
      </w:r>
      <w:r>
        <w:rPr>
          <w:rFonts w:ascii="Times New Roman" w:hAnsi="Times New Roman"/>
          <w:sz w:val="24"/>
          <w:szCs w:val="24"/>
        </w:rPr>
        <w:t>orientării profesionale</w:t>
      </w:r>
      <w:r w:rsidRPr="00DE1290">
        <w:rPr>
          <w:rFonts w:ascii="Times New Roman" w:hAnsi="Times New Roman"/>
          <w:sz w:val="24"/>
          <w:szCs w:val="24"/>
        </w:rPr>
        <w:t xml:space="preserve"> a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 și completările ulterioare, și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precum și întârzierile personalului didactic auxiliar și nedidactic, de la programul de lucru;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 xml:space="preserve">reprezentanții instituțiilor cu drept de </w:t>
      </w:r>
      <w:r w:rsidRPr="00DE1290">
        <w:rPr>
          <w:rFonts w:ascii="Times New Roman" w:hAnsi="Times New Roman"/>
          <w:sz w:val="24"/>
          <w:szCs w:val="24"/>
        </w:rPr>
        <w:lastRenderedPageBreak/>
        <w:t>îndrumare și control asupra unităților de învățământ, precum și persoanele care participă la procesul de monitorizare și evaluare a calității sistemului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7C007B" w:rsidRPr="009F4418" w:rsidRDefault="007C007B" w:rsidP="00635D56">
      <w:pPr>
        <w:spacing w:after="0"/>
        <w:jc w:val="center"/>
        <w:rPr>
          <w:i/>
          <w:szCs w:val="24"/>
        </w:rPr>
      </w:pPr>
    </w:p>
    <w:p w:rsidR="007C007B" w:rsidRDefault="007C007B"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7C007B" w:rsidRDefault="007C007B"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7C007B" w:rsidRDefault="007C007B" w:rsidP="009F4418">
      <w:pPr>
        <w:spacing w:after="0" w:line="240" w:lineRule="auto"/>
        <w:rPr>
          <w:rFonts w:ascii="Times New Roman" w:hAnsi="Times New Roman"/>
          <w:b/>
          <w:sz w:val="24"/>
          <w:szCs w:val="24"/>
        </w:rPr>
        <w:sectPr w:rsidR="007C007B" w:rsidSect="007C007B">
          <w:headerReference w:type="default" r:id="rId12"/>
          <w:footerReference w:type="default" r:id="rId13"/>
          <w:pgSz w:w="11907" w:h="16839" w:code="9"/>
          <w:pgMar w:top="851" w:right="851" w:bottom="851" w:left="851" w:header="0" w:footer="0" w:gutter="0"/>
          <w:pgNumType w:start="1"/>
          <w:cols w:space="708"/>
          <w:docGrid w:linePitch="360"/>
        </w:sectPr>
      </w:pPr>
    </w:p>
    <w:p w:rsidR="007C007B" w:rsidRPr="00DE1290" w:rsidRDefault="007C007B" w:rsidP="00B46651">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7C007B" w:rsidRPr="00623620" w:rsidRDefault="007C007B"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7C007B" w:rsidRPr="00A623A9" w:rsidRDefault="007C007B"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w:t>
      </w:r>
      <w:r w:rsidRPr="00B46651">
        <w:rPr>
          <w:rFonts w:ascii="Times New Roman" w:hAnsi="Times New Roman"/>
          <w:sz w:val="28"/>
          <w:szCs w:val="24"/>
        </w:rPr>
        <w:t>Unitate de învățământ gimnazial</w:t>
      </w:r>
    </w:p>
    <w:p w:rsidR="007C007B" w:rsidRPr="00CA6C36" w:rsidRDefault="007C007B" w:rsidP="00635D56">
      <w:pPr>
        <w:spacing w:line="240" w:lineRule="auto"/>
        <w:jc w:val="center"/>
        <w:rPr>
          <w:rFonts w:ascii="Times New Roman" w:hAnsi="Times New Roman"/>
          <w:sz w:val="14"/>
          <w:szCs w:val="24"/>
        </w:rPr>
      </w:pP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0E406F">
        <w:rPr>
          <w:rFonts w:ascii="Times New Roman" w:hAnsi="Times New Roman"/>
          <w:noProof/>
          <w:sz w:val="24"/>
          <w:szCs w:val="24"/>
        </w:rPr>
        <w:t>ŞCOALA GIMNAZIALĂ ,, AL.I.CUZA”, mun.Brăila, jud.Brăila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Studii: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Anul absolvirii: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Specialitatea: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Gradul didactic:</w:t>
      </w: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7C007B" w:rsidRPr="00623620" w:rsidRDefault="007C007B" w:rsidP="00C22751">
      <w:pPr>
        <w:spacing w:after="0"/>
        <w:rPr>
          <w:rFonts w:ascii="Times New Roman" w:hAnsi="Times New Roman"/>
          <w:b/>
          <w:sz w:val="14"/>
          <w:szCs w:val="24"/>
        </w:rPr>
      </w:pPr>
    </w:p>
    <w:p w:rsidR="007C007B" w:rsidRDefault="007C007B"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7C007B" w:rsidRDefault="007C007B"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7C007B" w:rsidRPr="00623620" w:rsidRDefault="007C007B" w:rsidP="00A623A9">
      <w:pPr>
        <w:spacing w:after="0"/>
        <w:jc w:val="both"/>
        <w:rPr>
          <w:rFonts w:ascii="Times New Roman" w:hAnsi="Times New Roman"/>
          <w:b/>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7C007B" w:rsidRDefault="007C007B"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7C007B" w:rsidRPr="00623620" w:rsidRDefault="007C007B" w:rsidP="00A623A9">
      <w:pPr>
        <w:spacing w:after="0"/>
        <w:jc w:val="both"/>
        <w:rPr>
          <w:rFonts w:ascii="Times New Roman" w:hAnsi="Times New Roman"/>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7C007B" w:rsidRDefault="007C007B"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prevederile legislației și actelor normative subsecvente Legii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deciziile emise de inspectorul școlar general;</w:t>
      </w:r>
    </w:p>
    <w:p w:rsidR="007C007B" w:rsidRPr="00B46651"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hotărârile consiliului de administrație al unității de învățământ.</w:t>
      </w:r>
    </w:p>
    <w:p w:rsidR="007C007B" w:rsidRPr="00DE1290" w:rsidRDefault="007C007B" w:rsidP="00A623A9">
      <w:pPr>
        <w:spacing w:after="0"/>
        <w:jc w:val="both"/>
        <w:rPr>
          <w:rFonts w:ascii="Times New Roman" w:hAnsi="Times New Roman"/>
          <w:sz w:val="24"/>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 ATRIBUȚII GENERALE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7C007B" w:rsidRDefault="007C007B"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7C007B" w:rsidRPr="00623620" w:rsidRDefault="007C007B" w:rsidP="00A623A9">
      <w:pPr>
        <w:spacing w:after="0"/>
        <w:jc w:val="both"/>
        <w:rPr>
          <w:rFonts w:ascii="Times New Roman" w:hAnsi="Times New Roman"/>
          <w:sz w:val="10"/>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II. ATRIBUȚII SPECIFICE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 xml:space="preserve">asigurarea </w:t>
      </w:r>
      <w:r>
        <w:rPr>
          <w:rFonts w:ascii="Times New Roman" w:hAnsi="Times New Roman"/>
          <w:sz w:val="24"/>
          <w:szCs w:val="24"/>
        </w:rPr>
        <w:t>orientării profesionale</w:t>
      </w:r>
      <w:r w:rsidRPr="00DE1290">
        <w:rPr>
          <w:rFonts w:ascii="Times New Roman" w:hAnsi="Times New Roman"/>
          <w:sz w:val="24"/>
          <w:szCs w:val="24"/>
        </w:rPr>
        <w:t xml:space="preserve"> a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 și completările ulterioare, și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precum și întârzierile personalului didactic auxiliar și nedidactic, de la programul de lucru;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 xml:space="preserve">reprezentanții instituțiilor cu drept de </w:t>
      </w:r>
      <w:r w:rsidRPr="00DE1290">
        <w:rPr>
          <w:rFonts w:ascii="Times New Roman" w:hAnsi="Times New Roman"/>
          <w:sz w:val="24"/>
          <w:szCs w:val="24"/>
        </w:rPr>
        <w:lastRenderedPageBreak/>
        <w:t>îndrumare și control asupra unităților de învățământ, precum și persoanele care participă la procesul de monitorizare și evaluare a calității sistemului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7C007B" w:rsidRPr="009F4418" w:rsidRDefault="007C007B" w:rsidP="00635D56">
      <w:pPr>
        <w:spacing w:after="0"/>
        <w:jc w:val="center"/>
        <w:rPr>
          <w:i/>
          <w:szCs w:val="24"/>
        </w:rPr>
      </w:pPr>
    </w:p>
    <w:p w:rsidR="007C007B" w:rsidRDefault="007C007B"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7C007B" w:rsidRDefault="007C007B"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7C007B" w:rsidRDefault="007C007B" w:rsidP="009F4418">
      <w:pPr>
        <w:spacing w:after="0" w:line="240" w:lineRule="auto"/>
        <w:rPr>
          <w:rFonts w:ascii="Times New Roman" w:hAnsi="Times New Roman"/>
          <w:b/>
          <w:sz w:val="24"/>
          <w:szCs w:val="24"/>
        </w:rPr>
        <w:sectPr w:rsidR="007C007B" w:rsidSect="007C007B">
          <w:headerReference w:type="default" r:id="rId14"/>
          <w:footerReference w:type="default" r:id="rId15"/>
          <w:pgSz w:w="11907" w:h="16839" w:code="9"/>
          <w:pgMar w:top="851" w:right="851" w:bottom="851" w:left="851" w:header="0" w:footer="0" w:gutter="0"/>
          <w:pgNumType w:start="1"/>
          <w:cols w:space="708"/>
          <w:docGrid w:linePitch="360"/>
        </w:sectPr>
      </w:pPr>
    </w:p>
    <w:p w:rsidR="007C007B" w:rsidRPr="00DE1290" w:rsidRDefault="007C007B" w:rsidP="00B46651">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7C007B" w:rsidRPr="00623620" w:rsidRDefault="007C007B"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7C007B" w:rsidRPr="00A623A9" w:rsidRDefault="007C007B"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w:t>
      </w:r>
      <w:r w:rsidRPr="00B46651">
        <w:rPr>
          <w:rFonts w:ascii="Times New Roman" w:hAnsi="Times New Roman"/>
          <w:sz w:val="28"/>
          <w:szCs w:val="24"/>
        </w:rPr>
        <w:t>Unitate de învățământ gimnazial</w:t>
      </w:r>
    </w:p>
    <w:p w:rsidR="007C007B" w:rsidRPr="00CA6C36" w:rsidRDefault="007C007B" w:rsidP="00635D56">
      <w:pPr>
        <w:spacing w:line="240" w:lineRule="auto"/>
        <w:jc w:val="center"/>
        <w:rPr>
          <w:rFonts w:ascii="Times New Roman" w:hAnsi="Times New Roman"/>
          <w:sz w:val="14"/>
          <w:szCs w:val="24"/>
        </w:rPr>
      </w:pP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0E406F">
        <w:rPr>
          <w:rFonts w:ascii="Times New Roman" w:hAnsi="Times New Roman"/>
          <w:noProof/>
          <w:sz w:val="24"/>
          <w:szCs w:val="24"/>
        </w:rPr>
        <w:t>ŞCOALA GIMNAZIALĂ ,,NIKOS KAZANTZAKIS” , mun.Brăila, jud.Brăila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Studii: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Anul absolvirii: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Specialitatea: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Gradul didactic:</w:t>
      </w: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7C007B" w:rsidRPr="00623620" w:rsidRDefault="007C007B" w:rsidP="00C22751">
      <w:pPr>
        <w:spacing w:after="0"/>
        <w:rPr>
          <w:rFonts w:ascii="Times New Roman" w:hAnsi="Times New Roman"/>
          <w:b/>
          <w:sz w:val="14"/>
          <w:szCs w:val="24"/>
        </w:rPr>
      </w:pPr>
    </w:p>
    <w:p w:rsidR="007C007B" w:rsidRDefault="007C007B"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7C007B" w:rsidRDefault="007C007B"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7C007B" w:rsidRPr="00623620" w:rsidRDefault="007C007B" w:rsidP="00A623A9">
      <w:pPr>
        <w:spacing w:after="0"/>
        <w:jc w:val="both"/>
        <w:rPr>
          <w:rFonts w:ascii="Times New Roman" w:hAnsi="Times New Roman"/>
          <w:b/>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7C007B" w:rsidRDefault="007C007B"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7C007B" w:rsidRPr="00623620" w:rsidRDefault="007C007B" w:rsidP="00A623A9">
      <w:pPr>
        <w:spacing w:after="0"/>
        <w:jc w:val="both"/>
        <w:rPr>
          <w:rFonts w:ascii="Times New Roman" w:hAnsi="Times New Roman"/>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7C007B" w:rsidRDefault="007C007B"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prevederile legislației și actelor normative subsecvente Legii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deciziile emise de inspectorul școlar general;</w:t>
      </w:r>
    </w:p>
    <w:p w:rsidR="007C007B" w:rsidRPr="00B46651"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hotărârile consiliului de administrație al unității de învățământ.</w:t>
      </w:r>
    </w:p>
    <w:p w:rsidR="007C007B" w:rsidRPr="00DE1290" w:rsidRDefault="007C007B" w:rsidP="00A623A9">
      <w:pPr>
        <w:spacing w:after="0"/>
        <w:jc w:val="both"/>
        <w:rPr>
          <w:rFonts w:ascii="Times New Roman" w:hAnsi="Times New Roman"/>
          <w:sz w:val="24"/>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 ATRIBUȚII GENERALE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7C007B" w:rsidRDefault="007C007B"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7C007B" w:rsidRPr="00623620" w:rsidRDefault="007C007B" w:rsidP="00A623A9">
      <w:pPr>
        <w:spacing w:after="0"/>
        <w:jc w:val="both"/>
        <w:rPr>
          <w:rFonts w:ascii="Times New Roman" w:hAnsi="Times New Roman"/>
          <w:sz w:val="10"/>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II. ATRIBUȚII SPECIFICE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 xml:space="preserve">asigurarea </w:t>
      </w:r>
      <w:r>
        <w:rPr>
          <w:rFonts w:ascii="Times New Roman" w:hAnsi="Times New Roman"/>
          <w:sz w:val="24"/>
          <w:szCs w:val="24"/>
        </w:rPr>
        <w:t>orientării profesionale</w:t>
      </w:r>
      <w:r w:rsidRPr="00DE1290">
        <w:rPr>
          <w:rFonts w:ascii="Times New Roman" w:hAnsi="Times New Roman"/>
          <w:sz w:val="24"/>
          <w:szCs w:val="24"/>
        </w:rPr>
        <w:t xml:space="preserve"> a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 și completările ulterioare, și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precum și întârzierile personalului didactic auxiliar și nedidactic, de la programul de lucru;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 xml:space="preserve">reprezentanții instituțiilor cu drept de </w:t>
      </w:r>
      <w:r w:rsidRPr="00DE1290">
        <w:rPr>
          <w:rFonts w:ascii="Times New Roman" w:hAnsi="Times New Roman"/>
          <w:sz w:val="24"/>
          <w:szCs w:val="24"/>
        </w:rPr>
        <w:lastRenderedPageBreak/>
        <w:t>îndrumare și control asupra unităților de învățământ, precum și persoanele care participă la procesul de monitorizare și evaluare a calității sistemului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7C007B" w:rsidRPr="009F4418" w:rsidRDefault="007C007B" w:rsidP="00635D56">
      <w:pPr>
        <w:spacing w:after="0"/>
        <w:jc w:val="center"/>
        <w:rPr>
          <w:i/>
          <w:szCs w:val="24"/>
        </w:rPr>
      </w:pPr>
    </w:p>
    <w:p w:rsidR="007C007B" w:rsidRDefault="007C007B"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7C007B" w:rsidRDefault="007C007B"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7C007B" w:rsidRDefault="007C007B" w:rsidP="009F4418">
      <w:pPr>
        <w:spacing w:after="0" w:line="240" w:lineRule="auto"/>
        <w:rPr>
          <w:rFonts w:ascii="Times New Roman" w:hAnsi="Times New Roman"/>
          <w:b/>
          <w:sz w:val="24"/>
          <w:szCs w:val="24"/>
        </w:rPr>
        <w:sectPr w:rsidR="007C007B" w:rsidSect="007C007B">
          <w:headerReference w:type="default" r:id="rId16"/>
          <w:footerReference w:type="default" r:id="rId17"/>
          <w:pgSz w:w="11907" w:h="16839" w:code="9"/>
          <w:pgMar w:top="851" w:right="851" w:bottom="851" w:left="851" w:header="0" w:footer="0" w:gutter="0"/>
          <w:pgNumType w:start="1"/>
          <w:cols w:space="708"/>
          <w:docGrid w:linePitch="360"/>
        </w:sectPr>
      </w:pPr>
    </w:p>
    <w:p w:rsidR="007C007B" w:rsidRPr="00DE1290" w:rsidRDefault="007C007B" w:rsidP="00B46651">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7C007B" w:rsidRPr="00623620" w:rsidRDefault="007C007B"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7C007B" w:rsidRPr="00A623A9" w:rsidRDefault="007C007B"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w:t>
      </w:r>
      <w:r w:rsidRPr="00B46651">
        <w:rPr>
          <w:rFonts w:ascii="Times New Roman" w:hAnsi="Times New Roman"/>
          <w:sz w:val="28"/>
          <w:szCs w:val="24"/>
        </w:rPr>
        <w:t>Unitate de învățământ gimnazial</w:t>
      </w:r>
    </w:p>
    <w:p w:rsidR="007C007B" w:rsidRPr="00CA6C36" w:rsidRDefault="007C007B" w:rsidP="00635D56">
      <w:pPr>
        <w:spacing w:line="240" w:lineRule="auto"/>
        <w:jc w:val="center"/>
        <w:rPr>
          <w:rFonts w:ascii="Times New Roman" w:hAnsi="Times New Roman"/>
          <w:sz w:val="14"/>
          <w:szCs w:val="24"/>
        </w:rPr>
      </w:pP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0E406F">
        <w:rPr>
          <w:rFonts w:ascii="Times New Roman" w:hAnsi="Times New Roman"/>
          <w:noProof/>
          <w:sz w:val="24"/>
          <w:szCs w:val="24"/>
        </w:rPr>
        <w:t>ŞCOALA GIMNAZIALĂ ,, ION CREANGĂ”, mun.Brăila, jud.Brăila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Studii: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Anul absolvirii: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Specialitatea: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Gradul didactic:</w:t>
      </w: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7C007B" w:rsidRPr="00623620" w:rsidRDefault="007C007B" w:rsidP="00C22751">
      <w:pPr>
        <w:spacing w:after="0"/>
        <w:rPr>
          <w:rFonts w:ascii="Times New Roman" w:hAnsi="Times New Roman"/>
          <w:b/>
          <w:sz w:val="14"/>
          <w:szCs w:val="24"/>
        </w:rPr>
      </w:pPr>
    </w:p>
    <w:p w:rsidR="007C007B" w:rsidRDefault="007C007B"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7C007B" w:rsidRDefault="007C007B"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7C007B" w:rsidRPr="00623620" w:rsidRDefault="007C007B" w:rsidP="00A623A9">
      <w:pPr>
        <w:spacing w:after="0"/>
        <w:jc w:val="both"/>
        <w:rPr>
          <w:rFonts w:ascii="Times New Roman" w:hAnsi="Times New Roman"/>
          <w:b/>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7C007B" w:rsidRDefault="007C007B"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7C007B" w:rsidRPr="00623620" w:rsidRDefault="007C007B" w:rsidP="00A623A9">
      <w:pPr>
        <w:spacing w:after="0"/>
        <w:jc w:val="both"/>
        <w:rPr>
          <w:rFonts w:ascii="Times New Roman" w:hAnsi="Times New Roman"/>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7C007B" w:rsidRDefault="007C007B"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prevederile legislației și actelor normative subsecvente Legii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deciziile emise de inspectorul școlar general;</w:t>
      </w:r>
    </w:p>
    <w:p w:rsidR="007C007B" w:rsidRPr="00B46651"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hotărârile consiliului de administrație al unității de învățământ.</w:t>
      </w:r>
    </w:p>
    <w:p w:rsidR="007C007B" w:rsidRPr="00DE1290" w:rsidRDefault="007C007B" w:rsidP="00A623A9">
      <w:pPr>
        <w:spacing w:after="0"/>
        <w:jc w:val="both"/>
        <w:rPr>
          <w:rFonts w:ascii="Times New Roman" w:hAnsi="Times New Roman"/>
          <w:sz w:val="24"/>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 ATRIBUȚII GENERALE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7C007B" w:rsidRDefault="007C007B"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7C007B" w:rsidRPr="00623620" w:rsidRDefault="007C007B" w:rsidP="00A623A9">
      <w:pPr>
        <w:spacing w:after="0"/>
        <w:jc w:val="both"/>
        <w:rPr>
          <w:rFonts w:ascii="Times New Roman" w:hAnsi="Times New Roman"/>
          <w:sz w:val="10"/>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II. ATRIBUȚII SPECIFICE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 xml:space="preserve">asigurarea </w:t>
      </w:r>
      <w:r>
        <w:rPr>
          <w:rFonts w:ascii="Times New Roman" w:hAnsi="Times New Roman"/>
          <w:sz w:val="24"/>
          <w:szCs w:val="24"/>
        </w:rPr>
        <w:t>orientării profesionale</w:t>
      </w:r>
      <w:r w:rsidRPr="00DE1290">
        <w:rPr>
          <w:rFonts w:ascii="Times New Roman" w:hAnsi="Times New Roman"/>
          <w:sz w:val="24"/>
          <w:szCs w:val="24"/>
        </w:rPr>
        <w:t xml:space="preserve"> a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 și completările ulterioare, și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precum și întârzierile personalului didactic auxiliar și nedidactic, de la programul de lucru;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 xml:space="preserve">reprezentanții instituțiilor cu drept de </w:t>
      </w:r>
      <w:r w:rsidRPr="00DE1290">
        <w:rPr>
          <w:rFonts w:ascii="Times New Roman" w:hAnsi="Times New Roman"/>
          <w:sz w:val="24"/>
          <w:szCs w:val="24"/>
        </w:rPr>
        <w:lastRenderedPageBreak/>
        <w:t>îndrumare și control asupra unităților de învățământ, precum și persoanele care participă la procesul de monitorizare și evaluare a calității sistemului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7C007B" w:rsidRPr="009F4418" w:rsidRDefault="007C007B" w:rsidP="00635D56">
      <w:pPr>
        <w:spacing w:after="0"/>
        <w:jc w:val="center"/>
        <w:rPr>
          <w:i/>
          <w:szCs w:val="24"/>
        </w:rPr>
      </w:pPr>
    </w:p>
    <w:p w:rsidR="007C007B" w:rsidRDefault="007C007B"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7C007B" w:rsidRDefault="007C007B"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7C007B" w:rsidRDefault="007C007B" w:rsidP="009F4418">
      <w:pPr>
        <w:spacing w:after="0" w:line="240" w:lineRule="auto"/>
        <w:rPr>
          <w:rFonts w:ascii="Times New Roman" w:hAnsi="Times New Roman"/>
          <w:b/>
          <w:sz w:val="24"/>
          <w:szCs w:val="24"/>
        </w:rPr>
        <w:sectPr w:rsidR="007C007B" w:rsidSect="007C007B">
          <w:headerReference w:type="default" r:id="rId18"/>
          <w:footerReference w:type="default" r:id="rId19"/>
          <w:pgSz w:w="11907" w:h="16839" w:code="9"/>
          <w:pgMar w:top="851" w:right="851" w:bottom="851" w:left="851" w:header="0" w:footer="0" w:gutter="0"/>
          <w:pgNumType w:start="1"/>
          <w:cols w:space="708"/>
          <w:docGrid w:linePitch="360"/>
        </w:sectPr>
      </w:pPr>
    </w:p>
    <w:p w:rsidR="007C007B" w:rsidRPr="00DE1290" w:rsidRDefault="007C007B" w:rsidP="00B46651">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7C007B" w:rsidRPr="00623620" w:rsidRDefault="007C007B"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7C007B" w:rsidRPr="00A623A9" w:rsidRDefault="007C007B"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w:t>
      </w:r>
      <w:r w:rsidRPr="00B46651">
        <w:rPr>
          <w:rFonts w:ascii="Times New Roman" w:hAnsi="Times New Roman"/>
          <w:sz w:val="28"/>
          <w:szCs w:val="24"/>
        </w:rPr>
        <w:t>Unitate de învățământ gimnazial</w:t>
      </w:r>
    </w:p>
    <w:p w:rsidR="007C007B" w:rsidRPr="00CA6C36" w:rsidRDefault="007C007B" w:rsidP="00635D56">
      <w:pPr>
        <w:spacing w:line="240" w:lineRule="auto"/>
        <w:jc w:val="center"/>
        <w:rPr>
          <w:rFonts w:ascii="Times New Roman" w:hAnsi="Times New Roman"/>
          <w:sz w:val="14"/>
          <w:szCs w:val="24"/>
        </w:rPr>
      </w:pP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0E406F">
        <w:rPr>
          <w:rFonts w:ascii="Times New Roman" w:hAnsi="Times New Roman"/>
          <w:noProof/>
          <w:sz w:val="24"/>
          <w:szCs w:val="24"/>
        </w:rPr>
        <w:t>ŞCOALA GIMNAZIALĂ ,,ION BĂNCILĂ”, mun.Brăila, jud.Brăila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Studii: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Anul absolvirii: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Specialitatea: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Gradul didactic:</w:t>
      </w: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7C007B" w:rsidRPr="00623620" w:rsidRDefault="007C007B" w:rsidP="00C22751">
      <w:pPr>
        <w:spacing w:after="0"/>
        <w:rPr>
          <w:rFonts w:ascii="Times New Roman" w:hAnsi="Times New Roman"/>
          <w:b/>
          <w:sz w:val="14"/>
          <w:szCs w:val="24"/>
        </w:rPr>
      </w:pPr>
    </w:p>
    <w:p w:rsidR="007C007B" w:rsidRDefault="007C007B"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7C007B" w:rsidRDefault="007C007B"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7C007B" w:rsidRPr="00623620" w:rsidRDefault="007C007B" w:rsidP="00A623A9">
      <w:pPr>
        <w:spacing w:after="0"/>
        <w:jc w:val="both"/>
        <w:rPr>
          <w:rFonts w:ascii="Times New Roman" w:hAnsi="Times New Roman"/>
          <w:b/>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7C007B" w:rsidRDefault="007C007B"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7C007B" w:rsidRPr="00623620" w:rsidRDefault="007C007B" w:rsidP="00A623A9">
      <w:pPr>
        <w:spacing w:after="0"/>
        <w:jc w:val="both"/>
        <w:rPr>
          <w:rFonts w:ascii="Times New Roman" w:hAnsi="Times New Roman"/>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7C007B" w:rsidRDefault="007C007B"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prevederile legislației și actelor normative subsecvente Legii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deciziile emise de inspectorul școlar general;</w:t>
      </w:r>
    </w:p>
    <w:p w:rsidR="007C007B" w:rsidRPr="00B46651"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hotărârile consiliului de administrație al unității de învățământ.</w:t>
      </w:r>
    </w:p>
    <w:p w:rsidR="007C007B" w:rsidRPr="00DE1290" w:rsidRDefault="007C007B" w:rsidP="00A623A9">
      <w:pPr>
        <w:spacing w:after="0"/>
        <w:jc w:val="both"/>
        <w:rPr>
          <w:rFonts w:ascii="Times New Roman" w:hAnsi="Times New Roman"/>
          <w:sz w:val="24"/>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 ATRIBUȚII GENERALE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7C007B" w:rsidRDefault="007C007B"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7C007B" w:rsidRPr="00623620" w:rsidRDefault="007C007B" w:rsidP="00A623A9">
      <w:pPr>
        <w:spacing w:after="0"/>
        <w:jc w:val="both"/>
        <w:rPr>
          <w:rFonts w:ascii="Times New Roman" w:hAnsi="Times New Roman"/>
          <w:sz w:val="10"/>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II. ATRIBUȚII SPECIFICE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 xml:space="preserve">asigurarea </w:t>
      </w:r>
      <w:r>
        <w:rPr>
          <w:rFonts w:ascii="Times New Roman" w:hAnsi="Times New Roman"/>
          <w:sz w:val="24"/>
          <w:szCs w:val="24"/>
        </w:rPr>
        <w:t>orientării profesionale</w:t>
      </w:r>
      <w:r w:rsidRPr="00DE1290">
        <w:rPr>
          <w:rFonts w:ascii="Times New Roman" w:hAnsi="Times New Roman"/>
          <w:sz w:val="24"/>
          <w:szCs w:val="24"/>
        </w:rPr>
        <w:t xml:space="preserve"> a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 și completările ulterioare, și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precum și întârzierile personalului didactic auxiliar și nedidactic, de la programul de lucru;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 xml:space="preserve">reprezentanții instituțiilor cu drept de </w:t>
      </w:r>
      <w:r w:rsidRPr="00DE1290">
        <w:rPr>
          <w:rFonts w:ascii="Times New Roman" w:hAnsi="Times New Roman"/>
          <w:sz w:val="24"/>
          <w:szCs w:val="24"/>
        </w:rPr>
        <w:lastRenderedPageBreak/>
        <w:t>îndrumare și control asupra unităților de învățământ, precum și persoanele care participă la procesul de monitorizare și evaluare a calității sistemului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7C007B" w:rsidRPr="009F4418" w:rsidRDefault="007C007B" w:rsidP="00635D56">
      <w:pPr>
        <w:spacing w:after="0"/>
        <w:jc w:val="center"/>
        <w:rPr>
          <w:i/>
          <w:szCs w:val="24"/>
        </w:rPr>
      </w:pPr>
    </w:p>
    <w:p w:rsidR="007C007B" w:rsidRDefault="007C007B"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7C007B" w:rsidRDefault="007C007B"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7C007B" w:rsidRDefault="007C007B" w:rsidP="009F4418">
      <w:pPr>
        <w:spacing w:after="0" w:line="240" w:lineRule="auto"/>
        <w:rPr>
          <w:rFonts w:ascii="Times New Roman" w:hAnsi="Times New Roman"/>
          <w:b/>
          <w:sz w:val="24"/>
          <w:szCs w:val="24"/>
        </w:rPr>
        <w:sectPr w:rsidR="007C007B" w:rsidSect="007C007B">
          <w:headerReference w:type="default" r:id="rId20"/>
          <w:footerReference w:type="default" r:id="rId21"/>
          <w:pgSz w:w="11907" w:h="16839" w:code="9"/>
          <w:pgMar w:top="851" w:right="851" w:bottom="851" w:left="851" w:header="0" w:footer="0" w:gutter="0"/>
          <w:pgNumType w:start="1"/>
          <w:cols w:space="708"/>
          <w:docGrid w:linePitch="360"/>
        </w:sectPr>
      </w:pPr>
    </w:p>
    <w:p w:rsidR="007C007B" w:rsidRPr="00DE1290" w:rsidRDefault="007C007B" w:rsidP="00B46651">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7C007B" w:rsidRPr="00623620" w:rsidRDefault="007C007B"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7C007B" w:rsidRPr="00A623A9" w:rsidRDefault="007C007B"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w:t>
      </w:r>
      <w:r w:rsidRPr="00B46651">
        <w:rPr>
          <w:rFonts w:ascii="Times New Roman" w:hAnsi="Times New Roman"/>
          <w:sz w:val="28"/>
          <w:szCs w:val="24"/>
        </w:rPr>
        <w:t>Unitate de învățământ gimnazial</w:t>
      </w:r>
    </w:p>
    <w:p w:rsidR="007C007B" w:rsidRPr="00CA6C36" w:rsidRDefault="007C007B" w:rsidP="00635D56">
      <w:pPr>
        <w:spacing w:line="240" w:lineRule="auto"/>
        <w:jc w:val="center"/>
        <w:rPr>
          <w:rFonts w:ascii="Times New Roman" w:hAnsi="Times New Roman"/>
          <w:sz w:val="14"/>
          <w:szCs w:val="24"/>
        </w:rPr>
      </w:pP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0E406F">
        <w:rPr>
          <w:rFonts w:ascii="Times New Roman" w:hAnsi="Times New Roman"/>
          <w:noProof/>
          <w:sz w:val="24"/>
          <w:szCs w:val="24"/>
        </w:rPr>
        <w:t>ŞCOALA GIMNAZIALĂ "ANTON PANN", mun.Brăila, jud.Brăila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Studii: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Anul absolvirii: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Specialitatea: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Gradul didactic:</w:t>
      </w: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7C007B" w:rsidRPr="00623620" w:rsidRDefault="007C007B" w:rsidP="00C22751">
      <w:pPr>
        <w:spacing w:after="0"/>
        <w:rPr>
          <w:rFonts w:ascii="Times New Roman" w:hAnsi="Times New Roman"/>
          <w:b/>
          <w:sz w:val="14"/>
          <w:szCs w:val="24"/>
        </w:rPr>
      </w:pPr>
    </w:p>
    <w:p w:rsidR="007C007B" w:rsidRDefault="007C007B"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7C007B" w:rsidRDefault="007C007B"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7C007B" w:rsidRPr="00623620" w:rsidRDefault="007C007B" w:rsidP="00A623A9">
      <w:pPr>
        <w:spacing w:after="0"/>
        <w:jc w:val="both"/>
        <w:rPr>
          <w:rFonts w:ascii="Times New Roman" w:hAnsi="Times New Roman"/>
          <w:b/>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7C007B" w:rsidRDefault="007C007B"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7C007B" w:rsidRPr="00623620" w:rsidRDefault="007C007B" w:rsidP="00A623A9">
      <w:pPr>
        <w:spacing w:after="0"/>
        <w:jc w:val="both"/>
        <w:rPr>
          <w:rFonts w:ascii="Times New Roman" w:hAnsi="Times New Roman"/>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7C007B" w:rsidRDefault="007C007B"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prevederile legislației și actelor normative subsecvente Legii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deciziile emise de inspectorul școlar general;</w:t>
      </w:r>
    </w:p>
    <w:p w:rsidR="007C007B" w:rsidRPr="00B46651"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hotărârile consiliului de administrație al unității de învățământ.</w:t>
      </w:r>
    </w:p>
    <w:p w:rsidR="007C007B" w:rsidRPr="00DE1290" w:rsidRDefault="007C007B" w:rsidP="00A623A9">
      <w:pPr>
        <w:spacing w:after="0"/>
        <w:jc w:val="both"/>
        <w:rPr>
          <w:rFonts w:ascii="Times New Roman" w:hAnsi="Times New Roman"/>
          <w:sz w:val="24"/>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 ATRIBUȚII GENERALE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7C007B" w:rsidRDefault="007C007B"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7C007B" w:rsidRPr="00623620" w:rsidRDefault="007C007B" w:rsidP="00A623A9">
      <w:pPr>
        <w:spacing w:after="0"/>
        <w:jc w:val="both"/>
        <w:rPr>
          <w:rFonts w:ascii="Times New Roman" w:hAnsi="Times New Roman"/>
          <w:sz w:val="10"/>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II. ATRIBUȚII SPECIFICE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 xml:space="preserve">asigurarea </w:t>
      </w:r>
      <w:r>
        <w:rPr>
          <w:rFonts w:ascii="Times New Roman" w:hAnsi="Times New Roman"/>
          <w:sz w:val="24"/>
          <w:szCs w:val="24"/>
        </w:rPr>
        <w:t>orientării profesionale</w:t>
      </w:r>
      <w:r w:rsidRPr="00DE1290">
        <w:rPr>
          <w:rFonts w:ascii="Times New Roman" w:hAnsi="Times New Roman"/>
          <w:sz w:val="24"/>
          <w:szCs w:val="24"/>
        </w:rPr>
        <w:t xml:space="preserve"> a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 și completările ulterioare, și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precum și întârzierile personalului didactic auxiliar și nedidactic, de la programul de lucru;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 xml:space="preserve">reprezentanții instituțiilor cu drept de </w:t>
      </w:r>
      <w:r w:rsidRPr="00DE1290">
        <w:rPr>
          <w:rFonts w:ascii="Times New Roman" w:hAnsi="Times New Roman"/>
          <w:sz w:val="24"/>
          <w:szCs w:val="24"/>
        </w:rPr>
        <w:lastRenderedPageBreak/>
        <w:t>îndrumare și control asupra unităților de învățământ, precum și persoanele care participă la procesul de monitorizare și evaluare a calității sistemului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7C007B" w:rsidRPr="009F4418" w:rsidRDefault="007C007B" w:rsidP="00635D56">
      <w:pPr>
        <w:spacing w:after="0"/>
        <w:jc w:val="center"/>
        <w:rPr>
          <w:i/>
          <w:szCs w:val="24"/>
        </w:rPr>
      </w:pPr>
    </w:p>
    <w:p w:rsidR="007C007B" w:rsidRDefault="007C007B"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7C007B" w:rsidRDefault="007C007B"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7C007B" w:rsidRDefault="007C007B" w:rsidP="009F4418">
      <w:pPr>
        <w:spacing w:after="0" w:line="240" w:lineRule="auto"/>
        <w:rPr>
          <w:rFonts w:ascii="Times New Roman" w:hAnsi="Times New Roman"/>
          <w:b/>
          <w:sz w:val="24"/>
          <w:szCs w:val="24"/>
        </w:rPr>
        <w:sectPr w:rsidR="007C007B" w:rsidSect="007C007B">
          <w:headerReference w:type="default" r:id="rId22"/>
          <w:footerReference w:type="default" r:id="rId23"/>
          <w:pgSz w:w="11907" w:h="16839" w:code="9"/>
          <w:pgMar w:top="851" w:right="851" w:bottom="851" w:left="851" w:header="0" w:footer="0" w:gutter="0"/>
          <w:pgNumType w:start="1"/>
          <w:cols w:space="708"/>
          <w:docGrid w:linePitch="360"/>
        </w:sectPr>
      </w:pPr>
    </w:p>
    <w:p w:rsidR="007C007B" w:rsidRPr="00DE1290" w:rsidRDefault="007C007B" w:rsidP="00B46651">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7C007B" w:rsidRPr="00623620" w:rsidRDefault="007C007B"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7C007B" w:rsidRPr="00A623A9" w:rsidRDefault="007C007B"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w:t>
      </w:r>
      <w:r w:rsidRPr="00B46651">
        <w:rPr>
          <w:rFonts w:ascii="Times New Roman" w:hAnsi="Times New Roman"/>
          <w:sz w:val="28"/>
          <w:szCs w:val="24"/>
        </w:rPr>
        <w:t>Unitate de învățământ gimnazial</w:t>
      </w:r>
    </w:p>
    <w:p w:rsidR="007C007B" w:rsidRPr="00CA6C36" w:rsidRDefault="007C007B" w:rsidP="00635D56">
      <w:pPr>
        <w:spacing w:line="240" w:lineRule="auto"/>
        <w:jc w:val="center"/>
        <w:rPr>
          <w:rFonts w:ascii="Times New Roman" w:hAnsi="Times New Roman"/>
          <w:sz w:val="14"/>
          <w:szCs w:val="24"/>
        </w:rPr>
      </w:pP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0E406F">
        <w:rPr>
          <w:rFonts w:ascii="Times New Roman" w:hAnsi="Times New Roman"/>
          <w:noProof/>
          <w:sz w:val="24"/>
          <w:szCs w:val="24"/>
        </w:rPr>
        <w:t>ŞCOALA GIMNAZIALĂ "I.L.CARAGIALE", mun.Brăila, jud.Brăila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Studii: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Anul absolvirii: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Specialitatea: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Gradul didactic:</w:t>
      </w: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7C007B" w:rsidRPr="00623620" w:rsidRDefault="007C007B" w:rsidP="00C22751">
      <w:pPr>
        <w:spacing w:after="0"/>
        <w:rPr>
          <w:rFonts w:ascii="Times New Roman" w:hAnsi="Times New Roman"/>
          <w:b/>
          <w:sz w:val="14"/>
          <w:szCs w:val="24"/>
        </w:rPr>
      </w:pPr>
    </w:p>
    <w:p w:rsidR="007C007B" w:rsidRDefault="007C007B"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7C007B" w:rsidRDefault="007C007B"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7C007B" w:rsidRPr="00623620" w:rsidRDefault="007C007B" w:rsidP="00A623A9">
      <w:pPr>
        <w:spacing w:after="0"/>
        <w:jc w:val="both"/>
        <w:rPr>
          <w:rFonts w:ascii="Times New Roman" w:hAnsi="Times New Roman"/>
          <w:b/>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7C007B" w:rsidRDefault="007C007B"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7C007B" w:rsidRPr="00623620" w:rsidRDefault="007C007B" w:rsidP="00A623A9">
      <w:pPr>
        <w:spacing w:after="0"/>
        <w:jc w:val="both"/>
        <w:rPr>
          <w:rFonts w:ascii="Times New Roman" w:hAnsi="Times New Roman"/>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7C007B" w:rsidRDefault="007C007B"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prevederile legislației și actelor normative subsecvente Legii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deciziile emise de inspectorul școlar general;</w:t>
      </w:r>
    </w:p>
    <w:p w:rsidR="007C007B" w:rsidRPr="00B46651"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hotărârile consiliului de administrație al unității de învățământ.</w:t>
      </w:r>
    </w:p>
    <w:p w:rsidR="007C007B" w:rsidRPr="00DE1290" w:rsidRDefault="007C007B" w:rsidP="00A623A9">
      <w:pPr>
        <w:spacing w:after="0"/>
        <w:jc w:val="both"/>
        <w:rPr>
          <w:rFonts w:ascii="Times New Roman" w:hAnsi="Times New Roman"/>
          <w:sz w:val="24"/>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 ATRIBUȚII GENERALE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7C007B" w:rsidRDefault="007C007B"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7C007B" w:rsidRPr="00623620" w:rsidRDefault="007C007B" w:rsidP="00A623A9">
      <w:pPr>
        <w:spacing w:after="0"/>
        <w:jc w:val="both"/>
        <w:rPr>
          <w:rFonts w:ascii="Times New Roman" w:hAnsi="Times New Roman"/>
          <w:sz w:val="10"/>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II. ATRIBUȚII SPECIFICE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 xml:space="preserve">asigurarea </w:t>
      </w:r>
      <w:r>
        <w:rPr>
          <w:rFonts w:ascii="Times New Roman" w:hAnsi="Times New Roman"/>
          <w:sz w:val="24"/>
          <w:szCs w:val="24"/>
        </w:rPr>
        <w:t>orientării profesionale</w:t>
      </w:r>
      <w:r w:rsidRPr="00DE1290">
        <w:rPr>
          <w:rFonts w:ascii="Times New Roman" w:hAnsi="Times New Roman"/>
          <w:sz w:val="24"/>
          <w:szCs w:val="24"/>
        </w:rPr>
        <w:t xml:space="preserve"> a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 și completările ulterioare, și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precum și întârzierile personalului didactic auxiliar și nedidactic, de la programul de lucru;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 xml:space="preserve">reprezentanții instituțiilor cu drept de </w:t>
      </w:r>
      <w:r w:rsidRPr="00DE1290">
        <w:rPr>
          <w:rFonts w:ascii="Times New Roman" w:hAnsi="Times New Roman"/>
          <w:sz w:val="24"/>
          <w:szCs w:val="24"/>
        </w:rPr>
        <w:lastRenderedPageBreak/>
        <w:t>îndrumare și control asupra unităților de învățământ, precum și persoanele care participă la procesul de monitorizare și evaluare a calității sistemului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7C007B" w:rsidRPr="009F4418" w:rsidRDefault="007C007B" w:rsidP="00635D56">
      <w:pPr>
        <w:spacing w:after="0"/>
        <w:jc w:val="center"/>
        <w:rPr>
          <w:i/>
          <w:szCs w:val="24"/>
        </w:rPr>
      </w:pPr>
    </w:p>
    <w:p w:rsidR="007C007B" w:rsidRDefault="007C007B"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7C007B" w:rsidRDefault="007C007B"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7C007B" w:rsidRDefault="007C007B" w:rsidP="009F4418">
      <w:pPr>
        <w:spacing w:after="0" w:line="240" w:lineRule="auto"/>
        <w:rPr>
          <w:rFonts w:ascii="Times New Roman" w:hAnsi="Times New Roman"/>
          <w:b/>
          <w:sz w:val="24"/>
          <w:szCs w:val="24"/>
        </w:rPr>
        <w:sectPr w:rsidR="007C007B" w:rsidSect="007C007B">
          <w:headerReference w:type="default" r:id="rId24"/>
          <w:footerReference w:type="default" r:id="rId25"/>
          <w:pgSz w:w="11907" w:h="16839" w:code="9"/>
          <w:pgMar w:top="851" w:right="851" w:bottom="851" w:left="851" w:header="0" w:footer="0" w:gutter="0"/>
          <w:pgNumType w:start="1"/>
          <w:cols w:space="708"/>
          <w:docGrid w:linePitch="360"/>
        </w:sectPr>
      </w:pPr>
    </w:p>
    <w:p w:rsidR="007C007B" w:rsidRPr="00DE1290" w:rsidRDefault="007C007B" w:rsidP="00B46651">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7C007B" w:rsidRPr="00623620" w:rsidRDefault="007C007B"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7C007B" w:rsidRPr="00A623A9" w:rsidRDefault="007C007B"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w:t>
      </w:r>
      <w:r w:rsidRPr="00B46651">
        <w:rPr>
          <w:rFonts w:ascii="Times New Roman" w:hAnsi="Times New Roman"/>
          <w:sz w:val="28"/>
          <w:szCs w:val="24"/>
        </w:rPr>
        <w:t>Unitate de învățământ gimnazial</w:t>
      </w:r>
    </w:p>
    <w:p w:rsidR="007C007B" w:rsidRPr="00CA6C36" w:rsidRDefault="007C007B" w:rsidP="00635D56">
      <w:pPr>
        <w:spacing w:line="240" w:lineRule="auto"/>
        <w:jc w:val="center"/>
        <w:rPr>
          <w:rFonts w:ascii="Times New Roman" w:hAnsi="Times New Roman"/>
          <w:sz w:val="14"/>
          <w:szCs w:val="24"/>
        </w:rPr>
      </w:pP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0E406F">
        <w:rPr>
          <w:rFonts w:ascii="Times New Roman" w:hAnsi="Times New Roman"/>
          <w:noProof/>
          <w:sz w:val="24"/>
          <w:szCs w:val="24"/>
        </w:rPr>
        <w:t>ŞCOALA GIMNAZIALĂ ,,NEDELCU CHERCEA”, mun.Brăila, jud.Brăila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Studii: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Anul absolvirii: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Specialitatea: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Gradul didactic:</w:t>
      </w: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7C007B" w:rsidRPr="00623620" w:rsidRDefault="007C007B" w:rsidP="00C22751">
      <w:pPr>
        <w:spacing w:after="0"/>
        <w:rPr>
          <w:rFonts w:ascii="Times New Roman" w:hAnsi="Times New Roman"/>
          <w:b/>
          <w:sz w:val="14"/>
          <w:szCs w:val="24"/>
        </w:rPr>
      </w:pPr>
    </w:p>
    <w:p w:rsidR="007C007B" w:rsidRDefault="007C007B"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7C007B" w:rsidRDefault="007C007B"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7C007B" w:rsidRPr="00623620" w:rsidRDefault="007C007B" w:rsidP="00A623A9">
      <w:pPr>
        <w:spacing w:after="0"/>
        <w:jc w:val="both"/>
        <w:rPr>
          <w:rFonts w:ascii="Times New Roman" w:hAnsi="Times New Roman"/>
          <w:b/>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7C007B" w:rsidRDefault="007C007B"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7C007B" w:rsidRPr="00623620" w:rsidRDefault="007C007B" w:rsidP="00A623A9">
      <w:pPr>
        <w:spacing w:after="0"/>
        <w:jc w:val="both"/>
        <w:rPr>
          <w:rFonts w:ascii="Times New Roman" w:hAnsi="Times New Roman"/>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7C007B" w:rsidRDefault="007C007B"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prevederile legislației și actelor normative subsecvente Legii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deciziile emise de inspectorul școlar general;</w:t>
      </w:r>
    </w:p>
    <w:p w:rsidR="007C007B" w:rsidRPr="00B46651"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hotărârile consiliului de administrație al unității de învățământ.</w:t>
      </w:r>
    </w:p>
    <w:p w:rsidR="007C007B" w:rsidRPr="00DE1290" w:rsidRDefault="007C007B" w:rsidP="00A623A9">
      <w:pPr>
        <w:spacing w:after="0"/>
        <w:jc w:val="both"/>
        <w:rPr>
          <w:rFonts w:ascii="Times New Roman" w:hAnsi="Times New Roman"/>
          <w:sz w:val="24"/>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 ATRIBUȚII GENERALE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7C007B" w:rsidRDefault="007C007B"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7C007B" w:rsidRPr="00623620" w:rsidRDefault="007C007B" w:rsidP="00A623A9">
      <w:pPr>
        <w:spacing w:after="0"/>
        <w:jc w:val="both"/>
        <w:rPr>
          <w:rFonts w:ascii="Times New Roman" w:hAnsi="Times New Roman"/>
          <w:sz w:val="10"/>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II. ATRIBUȚII SPECIFICE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 xml:space="preserve">asigurarea </w:t>
      </w:r>
      <w:r>
        <w:rPr>
          <w:rFonts w:ascii="Times New Roman" w:hAnsi="Times New Roman"/>
          <w:sz w:val="24"/>
          <w:szCs w:val="24"/>
        </w:rPr>
        <w:t>orientării profesionale</w:t>
      </w:r>
      <w:r w:rsidRPr="00DE1290">
        <w:rPr>
          <w:rFonts w:ascii="Times New Roman" w:hAnsi="Times New Roman"/>
          <w:sz w:val="24"/>
          <w:szCs w:val="24"/>
        </w:rPr>
        <w:t xml:space="preserve"> a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 și completările ulterioare, și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precum și întârzierile personalului didactic auxiliar și nedidactic, de la programul de lucru;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 xml:space="preserve">reprezentanții instituțiilor cu drept de </w:t>
      </w:r>
      <w:r w:rsidRPr="00DE1290">
        <w:rPr>
          <w:rFonts w:ascii="Times New Roman" w:hAnsi="Times New Roman"/>
          <w:sz w:val="24"/>
          <w:szCs w:val="24"/>
        </w:rPr>
        <w:lastRenderedPageBreak/>
        <w:t>îndrumare și control asupra unităților de învățământ, precum și persoanele care participă la procesul de monitorizare și evaluare a calității sistemului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7C007B" w:rsidRPr="009F4418" w:rsidRDefault="007C007B" w:rsidP="00635D56">
      <w:pPr>
        <w:spacing w:after="0"/>
        <w:jc w:val="center"/>
        <w:rPr>
          <w:i/>
          <w:szCs w:val="24"/>
        </w:rPr>
      </w:pPr>
    </w:p>
    <w:p w:rsidR="007C007B" w:rsidRDefault="007C007B"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7C007B" w:rsidRDefault="007C007B"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7C007B" w:rsidRDefault="007C007B" w:rsidP="009F4418">
      <w:pPr>
        <w:spacing w:after="0" w:line="240" w:lineRule="auto"/>
        <w:rPr>
          <w:rFonts w:ascii="Times New Roman" w:hAnsi="Times New Roman"/>
          <w:b/>
          <w:sz w:val="24"/>
          <w:szCs w:val="24"/>
        </w:rPr>
        <w:sectPr w:rsidR="007C007B" w:rsidSect="007C007B">
          <w:headerReference w:type="default" r:id="rId26"/>
          <w:footerReference w:type="default" r:id="rId27"/>
          <w:pgSz w:w="11907" w:h="16839" w:code="9"/>
          <w:pgMar w:top="851" w:right="851" w:bottom="851" w:left="851" w:header="0" w:footer="0" w:gutter="0"/>
          <w:pgNumType w:start="1"/>
          <w:cols w:space="708"/>
          <w:docGrid w:linePitch="360"/>
        </w:sectPr>
      </w:pPr>
    </w:p>
    <w:p w:rsidR="007C007B" w:rsidRPr="00DE1290" w:rsidRDefault="007C007B" w:rsidP="00B46651">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7C007B" w:rsidRPr="00623620" w:rsidRDefault="007C007B"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7C007B" w:rsidRPr="00A623A9" w:rsidRDefault="007C007B"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w:t>
      </w:r>
      <w:r w:rsidRPr="00B46651">
        <w:rPr>
          <w:rFonts w:ascii="Times New Roman" w:hAnsi="Times New Roman"/>
          <w:sz w:val="28"/>
          <w:szCs w:val="24"/>
        </w:rPr>
        <w:t>Unitate de învățământ gimnazial</w:t>
      </w:r>
    </w:p>
    <w:p w:rsidR="007C007B" w:rsidRPr="00CA6C36" w:rsidRDefault="007C007B" w:rsidP="00635D56">
      <w:pPr>
        <w:spacing w:line="240" w:lineRule="auto"/>
        <w:jc w:val="center"/>
        <w:rPr>
          <w:rFonts w:ascii="Times New Roman" w:hAnsi="Times New Roman"/>
          <w:sz w:val="14"/>
          <w:szCs w:val="24"/>
        </w:rPr>
      </w:pP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0E406F">
        <w:rPr>
          <w:rFonts w:ascii="Times New Roman" w:hAnsi="Times New Roman"/>
          <w:noProof/>
          <w:sz w:val="24"/>
          <w:szCs w:val="24"/>
        </w:rPr>
        <w:t>ŞCOALA GIMNAZIALĂ ,,ECATERINA TEODOROIU”, mun.Brăila, jud.Brăila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Studii: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Anul absolvirii: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Specialitatea: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Gradul didactic:</w:t>
      </w: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7C007B" w:rsidRPr="00623620" w:rsidRDefault="007C007B" w:rsidP="00C22751">
      <w:pPr>
        <w:spacing w:after="0"/>
        <w:rPr>
          <w:rFonts w:ascii="Times New Roman" w:hAnsi="Times New Roman"/>
          <w:b/>
          <w:sz w:val="14"/>
          <w:szCs w:val="24"/>
        </w:rPr>
      </w:pPr>
    </w:p>
    <w:p w:rsidR="007C007B" w:rsidRDefault="007C007B"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7C007B" w:rsidRDefault="007C007B"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7C007B" w:rsidRPr="00623620" w:rsidRDefault="007C007B" w:rsidP="00A623A9">
      <w:pPr>
        <w:spacing w:after="0"/>
        <w:jc w:val="both"/>
        <w:rPr>
          <w:rFonts w:ascii="Times New Roman" w:hAnsi="Times New Roman"/>
          <w:b/>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7C007B" w:rsidRDefault="007C007B"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7C007B" w:rsidRPr="00623620" w:rsidRDefault="007C007B" w:rsidP="00A623A9">
      <w:pPr>
        <w:spacing w:after="0"/>
        <w:jc w:val="both"/>
        <w:rPr>
          <w:rFonts w:ascii="Times New Roman" w:hAnsi="Times New Roman"/>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7C007B" w:rsidRDefault="007C007B"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prevederile legislației și actelor normative subsecvente Legii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deciziile emise de inspectorul școlar general;</w:t>
      </w:r>
    </w:p>
    <w:p w:rsidR="007C007B" w:rsidRPr="00B46651"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hotărârile consiliului de administrație al unității de învățământ.</w:t>
      </w:r>
    </w:p>
    <w:p w:rsidR="007C007B" w:rsidRPr="00DE1290" w:rsidRDefault="007C007B" w:rsidP="00A623A9">
      <w:pPr>
        <w:spacing w:after="0"/>
        <w:jc w:val="both"/>
        <w:rPr>
          <w:rFonts w:ascii="Times New Roman" w:hAnsi="Times New Roman"/>
          <w:sz w:val="24"/>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 ATRIBUȚII GENERALE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7C007B" w:rsidRDefault="007C007B"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7C007B" w:rsidRPr="00623620" w:rsidRDefault="007C007B" w:rsidP="00A623A9">
      <w:pPr>
        <w:spacing w:after="0"/>
        <w:jc w:val="both"/>
        <w:rPr>
          <w:rFonts w:ascii="Times New Roman" w:hAnsi="Times New Roman"/>
          <w:sz w:val="10"/>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II. ATRIBUȚII SPECIFICE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 xml:space="preserve">asigurarea </w:t>
      </w:r>
      <w:r>
        <w:rPr>
          <w:rFonts w:ascii="Times New Roman" w:hAnsi="Times New Roman"/>
          <w:sz w:val="24"/>
          <w:szCs w:val="24"/>
        </w:rPr>
        <w:t>orientării profesionale</w:t>
      </w:r>
      <w:r w:rsidRPr="00DE1290">
        <w:rPr>
          <w:rFonts w:ascii="Times New Roman" w:hAnsi="Times New Roman"/>
          <w:sz w:val="24"/>
          <w:szCs w:val="24"/>
        </w:rPr>
        <w:t xml:space="preserve"> a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 și completările ulterioare, și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precum și întârzierile personalului didactic auxiliar și nedidactic, de la programul de lucru;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 xml:space="preserve">reprezentanții instituțiilor cu drept de </w:t>
      </w:r>
      <w:r w:rsidRPr="00DE1290">
        <w:rPr>
          <w:rFonts w:ascii="Times New Roman" w:hAnsi="Times New Roman"/>
          <w:sz w:val="24"/>
          <w:szCs w:val="24"/>
        </w:rPr>
        <w:lastRenderedPageBreak/>
        <w:t>îndrumare și control asupra unităților de învățământ, precum și persoanele care participă la procesul de monitorizare și evaluare a calității sistemului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7C007B" w:rsidRPr="009F4418" w:rsidRDefault="007C007B" w:rsidP="00635D56">
      <w:pPr>
        <w:spacing w:after="0"/>
        <w:jc w:val="center"/>
        <w:rPr>
          <w:i/>
          <w:szCs w:val="24"/>
        </w:rPr>
      </w:pPr>
    </w:p>
    <w:p w:rsidR="007C007B" w:rsidRDefault="007C007B"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7C007B" w:rsidRDefault="007C007B"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7C007B" w:rsidRDefault="007C007B" w:rsidP="009F4418">
      <w:pPr>
        <w:spacing w:after="0" w:line="240" w:lineRule="auto"/>
        <w:rPr>
          <w:rFonts w:ascii="Times New Roman" w:hAnsi="Times New Roman"/>
          <w:b/>
          <w:sz w:val="24"/>
          <w:szCs w:val="24"/>
        </w:rPr>
        <w:sectPr w:rsidR="007C007B" w:rsidSect="007C007B">
          <w:headerReference w:type="default" r:id="rId28"/>
          <w:footerReference w:type="default" r:id="rId29"/>
          <w:pgSz w:w="11907" w:h="16839" w:code="9"/>
          <w:pgMar w:top="851" w:right="851" w:bottom="851" w:left="851" w:header="0" w:footer="0" w:gutter="0"/>
          <w:pgNumType w:start="1"/>
          <w:cols w:space="708"/>
          <w:docGrid w:linePitch="360"/>
        </w:sectPr>
      </w:pPr>
    </w:p>
    <w:p w:rsidR="007C007B" w:rsidRPr="00DE1290" w:rsidRDefault="007C007B" w:rsidP="00B46651">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7C007B" w:rsidRPr="00623620" w:rsidRDefault="007C007B"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7C007B" w:rsidRPr="00A623A9" w:rsidRDefault="007C007B"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w:t>
      </w:r>
      <w:r w:rsidRPr="00B46651">
        <w:rPr>
          <w:rFonts w:ascii="Times New Roman" w:hAnsi="Times New Roman"/>
          <w:sz w:val="28"/>
          <w:szCs w:val="24"/>
        </w:rPr>
        <w:t>Unitate de învățământ gimnazial</w:t>
      </w:r>
    </w:p>
    <w:p w:rsidR="007C007B" w:rsidRPr="00CA6C36" w:rsidRDefault="007C007B" w:rsidP="00635D56">
      <w:pPr>
        <w:spacing w:line="240" w:lineRule="auto"/>
        <w:jc w:val="center"/>
        <w:rPr>
          <w:rFonts w:ascii="Times New Roman" w:hAnsi="Times New Roman"/>
          <w:sz w:val="14"/>
          <w:szCs w:val="24"/>
        </w:rPr>
      </w:pP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0E406F">
        <w:rPr>
          <w:rFonts w:ascii="Times New Roman" w:hAnsi="Times New Roman"/>
          <w:noProof/>
          <w:sz w:val="24"/>
          <w:szCs w:val="24"/>
        </w:rPr>
        <w:t>ŞCOALA GIMNAZIALĂ ,, MIHU DRAGOMIR”, mun.Brăila, jud.Brăila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Studii: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Anul absolvirii: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Specialitatea: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Gradul didactic:</w:t>
      </w: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7C007B" w:rsidRPr="00623620" w:rsidRDefault="007C007B" w:rsidP="00C22751">
      <w:pPr>
        <w:spacing w:after="0"/>
        <w:rPr>
          <w:rFonts w:ascii="Times New Roman" w:hAnsi="Times New Roman"/>
          <w:b/>
          <w:sz w:val="14"/>
          <w:szCs w:val="24"/>
        </w:rPr>
      </w:pPr>
    </w:p>
    <w:p w:rsidR="007C007B" w:rsidRDefault="007C007B"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7C007B" w:rsidRDefault="007C007B"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7C007B" w:rsidRPr="00623620" w:rsidRDefault="007C007B" w:rsidP="00A623A9">
      <w:pPr>
        <w:spacing w:after="0"/>
        <w:jc w:val="both"/>
        <w:rPr>
          <w:rFonts w:ascii="Times New Roman" w:hAnsi="Times New Roman"/>
          <w:b/>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7C007B" w:rsidRDefault="007C007B"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7C007B" w:rsidRPr="00623620" w:rsidRDefault="007C007B" w:rsidP="00A623A9">
      <w:pPr>
        <w:spacing w:after="0"/>
        <w:jc w:val="both"/>
        <w:rPr>
          <w:rFonts w:ascii="Times New Roman" w:hAnsi="Times New Roman"/>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7C007B" w:rsidRDefault="007C007B"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prevederile legislației și actelor normative subsecvente Legii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deciziile emise de inspectorul școlar general;</w:t>
      </w:r>
    </w:p>
    <w:p w:rsidR="007C007B" w:rsidRPr="00B46651"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hotărârile consiliului de administrație al unității de învățământ.</w:t>
      </w:r>
    </w:p>
    <w:p w:rsidR="007C007B" w:rsidRPr="00DE1290" w:rsidRDefault="007C007B" w:rsidP="00A623A9">
      <w:pPr>
        <w:spacing w:after="0"/>
        <w:jc w:val="both"/>
        <w:rPr>
          <w:rFonts w:ascii="Times New Roman" w:hAnsi="Times New Roman"/>
          <w:sz w:val="24"/>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 ATRIBUȚII GENERALE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7C007B" w:rsidRDefault="007C007B"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7C007B" w:rsidRPr="00623620" w:rsidRDefault="007C007B" w:rsidP="00A623A9">
      <w:pPr>
        <w:spacing w:after="0"/>
        <w:jc w:val="both"/>
        <w:rPr>
          <w:rFonts w:ascii="Times New Roman" w:hAnsi="Times New Roman"/>
          <w:sz w:val="10"/>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II. ATRIBUȚII SPECIFICE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 xml:space="preserve">asigurarea </w:t>
      </w:r>
      <w:r>
        <w:rPr>
          <w:rFonts w:ascii="Times New Roman" w:hAnsi="Times New Roman"/>
          <w:sz w:val="24"/>
          <w:szCs w:val="24"/>
        </w:rPr>
        <w:t>orientării profesionale</w:t>
      </w:r>
      <w:r w:rsidRPr="00DE1290">
        <w:rPr>
          <w:rFonts w:ascii="Times New Roman" w:hAnsi="Times New Roman"/>
          <w:sz w:val="24"/>
          <w:szCs w:val="24"/>
        </w:rPr>
        <w:t xml:space="preserve"> a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 și completările ulterioare, și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precum și întârzierile personalului didactic auxiliar și nedidactic, de la programul de lucru;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 xml:space="preserve">reprezentanții instituțiilor cu drept de </w:t>
      </w:r>
      <w:r w:rsidRPr="00DE1290">
        <w:rPr>
          <w:rFonts w:ascii="Times New Roman" w:hAnsi="Times New Roman"/>
          <w:sz w:val="24"/>
          <w:szCs w:val="24"/>
        </w:rPr>
        <w:lastRenderedPageBreak/>
        <w:t>îndrumare și control asupra unităților de învățământ, precum și persoanele care participă la procesul de monitorizare și evaluare a calității sistemului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7C007B" w:rsidRPr="009F4418" w:rsidRDefault="007C007B" w:rsidP="00635D56">
      <w:pPr>
        <w:spacing w:after="0"/>
        <w:jc w:val="center"/>
        <w:rPr>
          <w:i/>
          <w:szCs w:val="24"/>
        </w:rPr>
      </w:pPr>
    </w:p>
    <w:p w:rsidR="007C007B" w:rsidRDefault="007C007B"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7C007B" w:rsidRDefault="007C007B"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7C007B" w:rsidRDefault="007C007B" w:rsidP="009F4418">
      <w:pPr>
        <w:spacing w:after="0" w:line="240" w:lineRule="auto"/>
        <w:rPr>
          <w:rFonts w:ascii="Times New Roman" w:hAnsi="Times New Roman"/>
          <w:b/>
          <w:sz w:val="24"/>
          <w:szCs w:val="24"/>
        </w:rPr>
        <w:sectPr w:rsidR="007C007B" w:rsidSect="007C007B">
          <w:headerReference w:type="default" r:id="rId30"/>
          <w:footerReference w:type="default" r:id="rId31"/>
          <w:pgSz w:w="11907" w:h="16839" w:code="9"/>
          <w:pgMar w:top="851" w:right="851" w:bottom="851" w:left="851" w:header="0" w:footer="0" w:gutter="0"/>
          <w:pgNumType w:start="1"/>
          <w:cols w:space="708"/>
          <w:docGrid w:linePitch="360"/>
        </w:sectPr>
      </w:pPr>
    </w:p>
    <w:p w:rsidR="007C007B" w:rsidRPr="00DE1290" w:rsidRDefault="007C007B" w:rsidP="00B46651">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7C007B" w:rsidRPr="00623620" w:rsidRDefault="007C007B"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7C007B" w:rsidRPr="00A623A9" w:rsidRDefault="007C007B"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w:t>
      </w:r>
      <w:r w:rsidRPr="00B46651">
        <w:rPr>
          <w:rFonts w:ascii="Times New Roman" w:hAnsi="Times New Roman"/>
          <w:sz w:val="28"/>
          <w:szCs w:val="24"/>
        </w:rPr>
        <w:t>Unitate de învățământ gimnazial</w:t>
      </w:r>
    </w:p>
    <w:p w:rsidR="007C007B" w:rsidRPr="00CA6C36" w:rsidRDefault="007C007B" w:rsidP="00635D56">
      <w:pPr>
        <w:spacing w:line="240" w:lineRule="auto"/>
        <w:jc w:val="center"/>
        <w:rPr>
          <w:rFonts w:ascii="Times New Roman" w:hAnsi="Times New Roman"/>
          <w:sz w:val="14"/>
          <w:szCs w:val="24"/>
        </w:rPr>
      </w:pP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0E406F">
        <w:rPr>
          <w:rFonts w:ascii="Times New Roman" w:hAnsi="Times New Roman"/>
          <w:noProof/>
          <w:sz w:val="24"/>
          <w:szCs w:val="24"/>
        </w:rPr>
        <w:t>ŞCOALA GIMNAZIALĂ ,, MIHAIL KOGĂLNICEANU”, mun.Brăila, jud.Brăila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Studii: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Anul absolvirii: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Specialitatea: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Gradul didactic:</w:t>
      </w: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7C007B" w:rsidRPr="00623620" w:rsidRDefault="007C007B" w:rsidP="00C22751">
      <w:pPr>
        <w:spacing w:after="0"/>
        <w:rPr>
          <w:rFonts w:ascii="Times New Roman" w:hAnsi="Times New Roman"/>
          <w:b/>
          <w:sz w:val="14"/>
          <w:szCs w:val="24"/>
        </w:rPr>
      </w:pPr>
    </w:p>
    <w:p w:rsidR="007C007B" w:rsidRDefault="007C007B"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7C007B" w:rsidRDefault="007C007B"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7C007B" w:rsidRPr="00623620" w:rsidRDefault="007C007B" w:rsidP="00A623A9">
      <w:pPr>
        <w:spacing w:after="0"/>
        <w:jc w:val="both"/>
        <w:rPr>
          <w:rFonts w:ascii="Times New Roman" w:hAnsi="Times New Roman"/>
          <w:b/>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7C007B" w:rsidRDefault="007C007B"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7C007B" w:rsidRPr="00623620" w:rsidRDefault="007C007B" w:rsidP="00A623A9">
      <w:pPr>
        <w:spacing w:after="0"/>
        <w:jc w:val="both"/>
        <w:rPr>
          <w:rFonts w:ascii="Times New Roman" w:hAnsi="Times New Roman"/>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7C007B" w:rsidRDefault="007C007B"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prevederile legislației și actelor normative subsecvente Legii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deciziile emise de inspectorul școlar general;</w:t>
      </w:r>
    </w:p>
    <w:p w:rsidR="007C007B" w:rsidRPr="00B46651"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hotărârile consiliului de administrație al unității de învățământ.</w:t>
      </w:r>
    </w:p>
    <w:p w:rsidR="007C007B" w:rsidRPr="00DE1290" w:rsidRDefault="007C007B" w:rsidP="00A623A9">
      <w:pPr>
        <w:spacing w:after="0"/>
        <w:jc w:val="both"/>
        <w:rPr>
          <w:rFonts w:ascii="Times New Roman" w:hAnsi="Times New Roman"/>
          <w:sz w:val="24"/>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 ATRIBUȚII GENERALE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7C007B" w:rsidRDefault="007C007B"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7C007B" w:rsidRPr="00623620" w:rsidRDefault="007C007B" w:rsidP="00A623A9">
      <w:pPr>
        <w:spacing w:after="0"/>
        <w:jc w:val="both"/>
        <w:rPr>
          <w:rFonts w:ascii="Times New Roman" w:hAnsi="Times New Roman"/>
          <w:sz w:val="10"/>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II. ATRIBUȚII SPECIFICE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 xml:space="preserve">asigurarea </w:t>
      </w:r>
      <w:r>
        <w:rPr>
          <w:rFonts w:ascii="Times New Roman" w:hAnsi="Times New Roman"/>
          <w:sz w:val="24"/>
          <w:szCs w:val="24"/>
        </w:rPr>
        <w:t>orientării profesionale</w:t>
      </w:r>
      <w:r w:rsidRPr="00DE1290">
        <w:rPr>
          <w:rFonts w:ascii="Times New Roman" w:hAnsi="Times New Roman"/>
          <w:sz w:val="24"/>
          <w:szCs w:val="24"/>
        </w:rPr>
        <w:t xml:space="preserve"> a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 și completările ulterioare, și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precum și întârzierile personalului didactic auxiliar și nedidactic, de la programul de lucru;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 xml:space="preserve">reprezentanții instituțiilor cu drept de </w:t>
      </w:r>
      <w:r w:rsidRPr="00DE1290">
        <w:rPr>
          <w:rFonts w:ascii="Times New Roman" w:hAnsi="Times New Roman"/>
          <w:sz w:val="24"/>
          <w:szCs w:val="24"/>
        </w:rPr>
        <w:lastRenderedPageBreak/>
        <w:t>îndrumare și control asupra unităților de învățământ, precum și persoanele care participă la procesul de monitorizare și evaluare a calității sistemului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7C007B" w:rsidRPr="009F4418" w:rsidRDefault="007C007B" w:rsidP="00635D56">
      <w:pPr>
        <w:spacing w:after="0"/>
        <w:jc w:val="center"/>
        <w:rPr>
          <w:i/>
          <w:szCs w:val="24"/>
        </w:rPr>
      </w:pPr>
    </w:p>
    <w:p w:rsidR="007C007B" w:rsidRDefault="007C007B"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7C007B" w:rsidRDefault="007C007B"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7C007B" w:rsidRDefault="007C007B" w:rsidP="009F4418">
      <w:pPr>
        <w:spacing w:after="0" w:line="240" w:lineRule="auto"/>
        <w:rPr>
          <w:rFonts w:ascii="Times New Roman" w:hAnsi="Times New Roman"/>
          <w:b/>
          <w:sz w:val="24"/>
          <w:szCs w:val="24"/>
        </w:rPr>
        <w:sectPr w:rsidR="007C007B" w:rsidSect="007C007B">
          <w:headerReference w:type="default" r:id="rId32"/>
          <w:footerReference w:type="default" r:id="rId33"/>
          <w:pgSz w:w="11907" w:h="16839" w:code="9"/>
          <w:pgMar w:top="851" w:right="851" w:bottom="851" w:left="851" w:header="0" w:footer="0" w:gutter="0"/>
          <w:pgNumType w:start="1"/>
          <w:cols w:space="708"/>
          <w:docGrid w:linePitch="360"/>
        </w:sectPr>
      </w:pPr>
    </w:p>
    <w:p w:rsidR="007C007B" w:rsidRPr="00DE1290" w:rsidRDefault="007C007B" w:rsidP="00B46651">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7C007B" w:rsidRPr="00623620" w:rsidRDefault="007C007B"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7C007B" w:rsidRPr="00A623A9" w:rsidRDefault="007C007B"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w:t>
      </w:r>
      <w:r w:rsidRPr="00B46651">
        <w:rPr>
          <w:rFonts w:ascii="Times New Roman" w:hAnsi="Times New Roman"/>
          <w:sz w:val="28"/>
          <w:szCs w:val="24"/>
        </w:rPr>
        <w:t>Unitate de învățământ gimnazial</w:t>
      </w:r>
    </w:p>
    <w:p w:rsidR="007C007B" w:rsidRPr="00CA6C36" w:rsidRDefault="007C007B" w:rsidP="00635D56">
      <w:pPr>
        <w:spacing w:line="240" w:lineRule="auto"/>
        <w:jc w:val="center"/>
        <w:rPr>
          <w:rFonts w:ascii="Times New Roman" w:hAnsi="Times New Roman"/>
          <w:sz w:val="14"/>
          <w:szCs w:val="24"/>
        </w:rPr>
      </w:pP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0E406F">
        <w:rPr>
          <w:rFonts w:ascii="Times New Roman" w:hAnsi="Times New Roman"/>
          <w:noProof/>
          <w:sz w:val="24"/>
          <w:szCs w:val="24"/>
        </w:rPr>
        <w:t>ŞCOALA GIMNAZIALĂ ,,GEORGE COȘBUC”, mun.Brăila, jud.Brăila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Studii: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Anul absolvirii: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Specialitatea: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Gradul didactic:</w:t>
      </w: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7C007B" w:rsidRPr="00623620" w:rsidRDefault="007C007B" w:rsidP="00C22751">
      <w:pPr>
        <w:spacing w:after="0"/>
        <w:rPr>
          <w:rFonts w:ascii="Times New Roman" w:hAnsi="Times New Roman"/>
          <w:b/>
          <w:sz w:val="14"/>
          <w:szCs w:val="24"/>
        </w:rPr>
      </w:pPr>
    </w:p>
    <w:p w:rsidR="007C007B" w:rsidRDefault="007C007B"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7C007B" w:rsidRDefault="007C007B"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7C007B" w:rsidRPr="00623620" w:rsidRDefault="007C007B" w:rsidP="00A623A9">
      <w:pPr>
        <w:spacing w:after="0"/>
        <w:jc w:val="both"/>
        <w:rPr>
          <w:rFonts w:ascii="Times New Roman" w:hAnsi="Times New Roman"/>
          <w:b/>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7C007B" w:rsidRDefault="007C007B"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7C007B" w:rsidRPr="00623620" w:rsidRDefault="007C007B" w:rsidP="00A623A9">
      <w:pPr>
        <w:spacing w:after="0"/>
        <w:jc w:val="both"/>
        <w:rPr>
          <w:rFonts w:ascii="Times New Roman" w:hAnsi="Times New Roman"/>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7C007B" w:rsidRDefault="007C007B"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prevederile legislației și actelor normative subsecvente Legii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deciziile emise de inspectorul școlar general;</w:t>
      </w:r>
    </w:p>
    <w:p w:rsidR="007C007B" w:rsidRPr="00B46651"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hotărârile consiliului de administrație al unității de învățământ.</w:t>
      </w:r>
    </w:p>
    <w:p w:rsidR="007C007B" w:rsidRPr="00DE1290" w:rsidRDefault="007C007B" w:rsidP="00A623A9">
      <w:pPr>
        <w:spacing w:after="0"/>
        <w:jc w:val="both"/>
        <w:rPr>
          <w:rFonts w:ascii="Times New Roman" w:hAnsi="Times New Roman"/>
          <w:sz w:val="24"/>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 ATRIBUȚII GENERALE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7C007B" w:rsidRDefault="007C007B"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7C007B" w:rsidRPr="00623620" w:rsidRDefault="007C007B" w:rsidP="00A623A9">
      <w:pPr>
        <w:spacing w:after="0"/>
        <w:jc w:val="both"/>
        <w:rPr>
          <w:rFonts w:ascii="Times New Roman" w:hAnsi="Times New Roman"/>
          <w:sz w:val="10"/>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II. ATRIBUȚII SPECIFICE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 xml:space="preserve">asigurarea </w:t>
      </w:r>
      <w:r>
        <w:rPr>
          <w:rFonts w:ascii="Times New Roman" w:hAnsi="Times New Roman"/>
          <w:sz w:val="24"/>
          <w:szCs w:val="24"/>
        </w:rPr>
        <w:t>orientării profesionale</w:t>
      </w:r>
      <w:r w:rsidRPr="00DE1290">
        <w:rPr>
          <w:rFonts w:ascii="Times New Roman" w:hAnsi="Times New Roman"/>
          <w:sz w:val="24"/>
          <w:szCs w:val="24"/>
        </w:rPr>
        <w:t xml:space="preserve"> a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 și completările ulterioare, și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precum și întârzierile personalului didactic auxiliar și nedidactic, de la programul de lucru;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 xml:space="preserve">reprezentanții instituțiilor cu drept de </w:t>
      </w:r>
      <w:r w:rsidRPr="00DE1290">
        <w:rPr>
          <w:rFonts w:ascii="Times New Roman" w:hAnsi="Times New Roman"/>
          <w:sz w:val="24"/>
          <w:szCs w:val="24"/>
        </w:rPr>
        <w:lastRenderedPageBreak/>
        <w:t>îndrumare și control asupra unităților de învățământ, precum și persoanele care participă la procesul de monitorizare și evaluare a calității sistemului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7C007B" w:rsidRPr="009F4418" w:rsidRDefault="007C007B" w:rsidP="00635D56">
      <w:pPr>
        <w:spacing w:after="0"/>
        <w:jc w:val="center"/>
        <w:rPr>
          <w:i/>
          <w:szCs w:val="24"/>
        </w:rPr>
      </w:pPr>
    </w:p>
    <w:p w:rsidR="007C007B" w:rsidRDefault="007C007B"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7C007B" w:rsidRDefault="007C007B"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7C007B" w:rsidRDefault="007C007B" w:rsidP="009F4418">
      <w:pPr>
        <w:spacing w:after="0" w:line="240" w:lineRule="auto"/>
        <w:rPr>
          <w:rFonts w:ascii="Times New Roman" w:hAnsi="Times New Roman"/>
          <w:b/>
          <w:sz w:val="24"/>
          <w:szCs w:val="24"/>
        </w:rPr>
        <w:sectPr w:rsidR="007C007B" w:rsidSect="007C007B">
          <w:headerReference w:type="default" r:id="rId34"/>
          <w:footerReference w:type="default" r:id="rId35"/>
          <w:pgSz w:w="11907" w:h="16839" w:code="9"/>
          <w:pgMar w:top="851" w:right="851" w:bottom="851" w:left="851" w:header="0" w:footer="0" w:gutter="0"/>
          <w:pgNumType w:start="1"/>
          <w:cols w:space="708"/>
          <w:docGrid w:linePitch="360"/>
        </w:sectPr>
      </w:pPr>
    </w:p>
    <w:p w:rsidR="007C007B" w:rsidRPr="00DE1290" w:rsidRDefault="007C007B" w:rsidP="00B46651">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7C007B" w:rsidRPr="00623620" w:rsidRDefault="007C007B"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7C007B" w:rsidRPr="00A623A9" w:rsidRDefault="007C007B"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w:t>
      </w:r>
      <w:r w:rsidRPr="00B46651">
        <w:rPr>
          <w:rFonts w:ascii="Times New Roman" w:hAnsi="Times New Roman"/>
          <w:sz w:val="28"/>
          <w:szCs w:val="24"/>
        </w:rPr>
        <w:t>Unitate de învățământ gimnazial</w:t>
      </w:r>
    </w:p>
    <w:p w:rsidR="007C007B" w:rsidRPr="00CA6C36" w:rsidRDefault="007C007B" w:rsidP="00635D56">
      <w:pPr>
        <w:spacing w:line="240" w:lineRule="auto"/>
        <w:jc w:val="center"/>
        <w:rPr>
          <w:rFonts w:ascii="Times New Roman" w:hAnsi="Times New Roman"/>
          <w:sz w:val="14"/>
          <w:szCs w:val="24"/>
        </w:rPr>
      </w:pP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0E406F">
        <w:rPr>
          <w:rFonts w:ascii="Times New Roman" w:hAnsi="Times New Roman"/>
          <w:noProof/>
          <w:sz w:val="24"/>
          <w:szCs w:val="24"/>
        </w:rPr>
        <w:t>ŞCOALA GIMNAZIALĂ ”ALEXANDR SERGHEEVICI PUŞKIN", mun.Brăila, jud.Brăila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Studii: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Anul absolvirii: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Specialitatea: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Gradul didactic:</w:t>
      </w: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7C007B" w:rsidRPr="00623620" w:rsidRDefault="007C007B" w:rsidP="00C22751">
      <w:pPr>
        <w:spacing w:after="0"/>
        <w:rPr>
          <w:rFonts w:ascii="Times New Roman" w:hAnsi="Times New Roman"/>
          <w:b/>
          <w:sz w:val="14"/>
          <w:szCs w:val="24"/>
        </w:rPr>
      </w:pPr>
    </w:p>
    <w:p w:rsidR="007C007B" w:rsidRDefault="007C007B"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7C007B" w:rsidRDefault="007C007B"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7C007B" w:rsidRPr="00623620" w:rsidRDefault="007C007B" w:rsidP="00A623A9">
      <w:pPr>
        <w:spacing w:after="0"/>
        <w:jc w:val="both"/>
        <w:rPr>
          <w:rFonts w:ascii="Times New Roman" w:hAnsi="Times New Roman"/>
          <w:b/>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7C007B" w:rsidRDefault="007C007B"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7C007B" w:rsidRPr="00623620" w:rsidRDefault="007C007B" w:rsidP="00A623A9">
      <w:pPr>
        <w:spacing w:after="0"/>
        <w:jc w:val="both"/>
        <w:rPr>
          <w:rFonts w:ascii="Times New Roman" w:hAnsi="Times New Roman"/>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7C007B" w:rsidRDefault="007C007B"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prevederile legislației și actelor normative subsecvente Legii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deciziile emise de inspectorul școlar general;</w:t>
      </w:r>
    </w:p>
    <w:p w:rsidR="007C007B" w:rsidRPr="00B46651"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hotărârile consiliului de administrație al unității de învățământ.</w:t>
      </w:r>
    </w:p>
    <w:p w:rsidR="007C007B" w:rsidRPr="00DE1290" w:rsidRDefault="007C007B" w:rsidP="00A623A9">
      <w:pPr>
        <w:spacing w:after="0"/>
        <w:jc w:val="both"/>
        <w:rPr>
          <w:rFonts w:ascii="Times New Roman" w:hAnsi="Times New Roman"/>
          <w:sz w:val="24"/>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 ATRIBUȚII GENERALE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7C007B" w:rsidRDefault="007C007B"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7C007B" w:rsidRPr="00623620" w:rsidRDefault="007C007B" w:rsidP="00A623A9">
      <w:pPr>
        <w:spacing w:after="0"/>
        <w:jc w:val="both"/>
        <w:rPr>
          <w:rFonts w:ascii="Times New Roman" w:hAnsi="Times New Roman"/>
          <w:sz w:val="10"/>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II. ATRIBUȚII SPECIFICE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 xml:space="preserve">asigurarea </w:t>
      </w:r>
      <w:r>
        <w:rPr>
          <w:rFonts w:ascii="Times New Roman" w:hAnsi="Times New Roman"/>
          <w:sz w:val="24"/>
          <w:szCs w:val="24"/>
        </w:rPr>
        <w:t>orientării profesionale</w:t>
      </w:r>
      <w:r w:rsidRPr="00DE1290">
        <w:rPr>
          <w:rFonts w:ascii="Times New Roman" w:hAnsi="Times New Roman"/>
          <w:sz w:val="24"/>
          <w:szCs w:val="24"/>
        </w:rPr>
        <w:t xml:space="preserve"> a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 și completările ulterioare, și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precum și întârzierile personalului didactic auxiliar și nedidactic, de la programul de lucru;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 xml:space="preserve">reprezentanții instituțiilor cu drept de </w:t>
      </w:r>
      <w:r w:rsidRPr="00DE1290">
        <w:rPr>
          <w:rFonts w:ascii="Times New Roman" w:hAnsi="Times New Roman"/>
          <w:sz w:val="24"/>
          <w:szCs w:val="24"/>
        </w:rPr>
        <w:lastRenderedPageBreak/>
        <w:t>îndrumare și control asupra unităților de învățământ, precum și persoanele care participă la procesul de monitorizare și evaluare a calității sistemului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7C007B" w:rsidRPr="009F4418" w:rsidRDefault="007C007B" w:rsidP="00635D56">
      <w:pPr>
        <w:spacing w:after="0"/>
        <w:jc w:val="center"/>
        <w:rPr>
          <w:i/>
          <w:szCs w:val="24"/>
        </w:rPr>
      </w:pPr>
    </w:p>
    <w:p w:rsidR="007C007B" w:rsidRDefault="007C007B"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7C007B" w:rsidRDefault="007C007B"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7C007B" w:rsidRDefault="007C007B" w:rsidP="009F4418">
      <w:pPr>
        <w:spacing w:after="0" w:line="240" w:lineRule="auto"/>
        <w:rPr>
          <w:rFonts w:ascii="Times New Roman" w:hAnsi="Times New Roman"/>
          <w:b/>
          <w:sz w:val="24"/>
          <w:szCs w:val="24"/>
        </w:rPr>
        <w:sectPr w:rsidR="007C007B" w:rsidSect="007C007B">
          <w:headerReference w:type="default" r:id="rId36"/>
          <w:footerReference w:type="default" r:id="rId37"/>
          <w:pgSz w:w="11907" w:h="16839" w:code="9"/>
          <w:pgMar w:top="851" w:right="851" w:bottom="851" w:left="851" w:header="0" w:footer="0" w:gutter="0"/>
          <w:pgNumType w:start="1"/>
          <w:cols w:space="708"/>
          <w:docGrid w:linePitch="360"/>
        </w:sectPr>
      </w:pPr>
    </w:p>
    <w:p w:rsidR="007C007B" w:rsidRPr="00DE1290" w:rsidRDefault="007C007B" w:rsidP="00B46651">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7C007B" w:rsidRPr="00623620" w:rsidRDefault="007C007B"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7C007B" w:rsidRPr="00A623A9" w:rsidRDefault="007C007B"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w:t>
      </w:r>
      <w:r w:rsidRPr="00B46651">
        <w:rPr>
          <w:rFonts w:ascii="Times New Roman" w:hAnsi="Times New Roman"/>
          <w:sz w:val="28"/>
          <w:szCs w:val="24"/>
        </w:rPr>
        <w:t>Unitate de învățământ gimnazial</w:t>
      </w:r>
    </w:p>
    <w:p w:rsidR="007C007B" w:rsidRPr="00CA6C36" w:rsidRDefault="007C007B" w:rsidP="00635D56">
      <w:pPr>
        <w:spacing w:line="240" w:lineRule="auto"/>
        <w:jc w:val="center"/>
        <w:rPr>
          <w:rFonts w:ascii="Times New Roman" w:hAnsi="Times New Roman"/>
          <w:sz w:val="14"/>
          <w:szCs w:val="24"/>
        </w:rPr>
      </w:pP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0E406F">
        <w:rPr>
          <w:rFonts w:ascii="Times New Roman" w:hAnsi="Times New Roman"/>
          <w:noProof/>
          <w:sz w:val="24"/>
          <w:szCs w:val="24"/>
        </w:rPr>
        <w:t>ŞCOALA GIMNAZIALĂ ,, RADU TUDORAN” , mun.Brăila, jud.Brăila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Studii: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Anul absolvirii: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Specialitatea: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Gradul didactic:</w:t>
      </w: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7C007B" w:rsidRPr="00623620" w:rsidRDefault="007C007B" w:rsidP="00C22751">
      <w:pPr>
        <w:spacing w:after="0"/>
        <w:rPr>
          <w:rFonts w:ascii="Times New Roman" w:hAnsi="Times New Roman"/>
          <w:b/>
          <w:sz w:val="14"/>
          <w:szCs w:val="24"/>
        </w:rPr>
      </w:pPr>
    </w:p>
    <w:p w:rsidR="007C007B" w:rsidRDefault="007C007B"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7C007B" w:rsidRDefault="007C007B"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7C007B" w:rsidRPr="00623620" w:rsidRDefault="007C007B" w:rsidP="00A623A9">
      <w:pPr>
        <w:spacing w:after="0"/>
        <w:jc w:val="both"/>
        <w:rPr>
          <w:rFonts w:ascii="Times New Roman" w:hAnsi="Times New Roman"/>
          <w:b/>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7C007B" w:rsidRDefault="007C007B"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7C007B" w:rsidRPr="00623620" w:rsidRDefault="007C007B" w:rsidP="00A623A9">
      <w:pPr>
        <w:spacing w:after="0"/>
        <w:jc w:val="both"/>
        <w:rPr>
          <w:rFonts w:ascii="Times New Roman" w:hAnsi="Times New Roman"/>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7C007B" w:rsidRDefault="007C007B"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prevederile legislației și actelor normative subsecvente Legii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deciziile emise de inspectorul școlar general;</w:t>
      </w:r>
    </w:p>
    <w:p w:rsidR="007C007B" w:rsidRPr="00B46651"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hotărârile consiliului de administrație al unității de învățământ.</w:t>
      </w:r>
    </w:p>
    <w:p w:rsidR="007C007B" w:rsidRPr="00DE1290" w:rsidRDefault="007C007B" w:rsidP="00A623A9">
      <w:pPr>
        <w:spacing w:after="0"/>
        <w:jc w:val="both"/>
        <w:rPr>
          <w:rFonts w:ascii="Times New Roman" w:hAnsi="Times New Roman"/>
          <w:sz w:val="24"/>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 ATRIBUȚII GENERALE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7C007B" w:rsidRDefault="007C007B"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7C007B" w:rsidRPr="00623620" w:rsidRDefault="007C007B" w:rsidP="00A623A9">
      <w:pPr>
        <w:spacing w:after="0"/>
        <w:jc w:val="both"/>
        <w:rPr>
          <w:rFonts w:ascii="Times New Roman" w:hAnsi="Times New Roman"/>
          <w:sz w:val="10"/>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II. ATRIBUȚII SPECIFICE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 xml:space="preserve">asigurarea </w:t>
      </w:r>
      <w:r>
        <w:rPr>
          <w:rFonts w:ascii="Times New Roman" w:hAnsi="Times New Roman"/>
          <w:sz w:val="24"/>
          <w:szCs w:val="24"/>
        </w:rPr>
        <w:t>orientării profesionale</w:t>
      </w:r>
      <w:r w:rsidRPr="00DE1290">
        <w:rPr>
          <w:rFonts w:ascii="Times New Roman" w:hAnsi="Times New Roman"/>
          <w:sz w:val="24"/>
          <w:szCs w:val="24"/>
        </w:rPr>
        <w:t xml:space="preserve"> a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 și completările ulterioare, și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precum și întârzierile personalului didactic auxiliar și nedidactic, de la programul de lucru;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 xml:space="preserve">reprezentanții instituțiilor cu drept de </w:t>
      </w:r>
      <w:r w:rsidRPr="00DE1290">
        <w:rPr>
          <w:rFonts w:ascii="Times New Roman" w:hAnsi="Times New Roman"/>
          <w:sz w:val="24"/>
          <w:szCs w:val="24"/>
        </w:rPr>
        <w:lastRenderedPageBreak/>
        <w:t>îndrumare și control asupra unităților de învățământ, precum și persoanele care participă la procesul de monitorizare și evaluare a calității sistemului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7C007B" w:rsidRPr="009F4418" w:rsidRDefault="007C007B" w:rsidP="00635D56">
      <w:pPr>
        <w:spacing w:after="0"/>
        <w:jc w:val="center"/>
        <w:rPr>
          <w:i/>
          <w:szCs w:val="24"/>
        </w:rPr>
      </w:pPr>
    </w:p>
    <w:p w:rsidR="007C007B" w:rsidRDefault="007C007B"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7C007B" w:rsidRDefault="007C007B"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7C007B" w:rsidRDefault="007C007B" w:rsidP="009F4418">
      <w:pPr>
        <w:spacing w:after="0" w:line="240" w:lineRule="auto"/>
        <w:rPr>
          <w:rFonts w:ascii="Times New Roman" w:hAnsi="Times New Roman"/>
          <w:b/>
          <w:sz w:val="24"/>
          <w:szCs w:val="24"/>
        </w:rPr>
        <w:sectPr w:rsidR="007C007B" w:rsidSect="007C007B">
          <w:headerReference w:type="default" r:id="rId38"/>
          <w:footerReference w:type="default" r:id="rId39"/>
          <w:pgSz w:w="11907" w:h="16839" w:code="9"/>
          <w:pgMar w:top="851" w:right="851" w:bottom="851" w:left="851" w:header="0" w:footer="0" w:gutter="0"/>
          <w:pgNumType w:start="1"/>
          <w:cols w:space="708"/>
          <w:docGrid w:linePitch="360"/>
        </w:sectPr>
      </w:pPr>
    </w:p>
    <w:p w:rsidR="007C007B" w:rsidRPr="00DE1290" w:rsidRDefault="007C007B" w:rsidP="00B46651">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7C007B" w:rsidRPr="00623620" w:rsidRDefault="007C007B"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7C007B" w:rsidRPr="00A623A9" w:rsidRDefault="007C007B"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w:t>
      </w:r>
      <w:r w:rsidRPr="00B46651">
        <w:rPr>
          <w:rFonts w:ascii="Times New Roman" w:hAnsi="Times New Roman"/>
          <w:sz w:val="28"/>
          <w:szCs w:val="24"/>
        </w:rPr>
        <w:t>Unitate de învățământ gimnazial</w:t>
      </w:r>
    </w:p>
    <w:p w:rsidR="007C007B" w:rsidRPr="00CA6C36" w:rsidRDefault="007C007B" w:rsidP="00635D56">
      <w:pPr>
        <w:spacing w:line="240" w:lineRule="auto"/>
        <w:jc w:val="center"/>
        <w:rPr>
          <w:rFonts w:ascii="Times New Roman" w:hAnsi="Times New Roman"/>
          <w:sz w:val="14"/>
          <w:szCs w:val="24"/>
        </w:rPr>
      </w:pP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0E406F">
        <w:rPr>
          <w:rFonts w:ascii="Times New Roman" w:hAnsi="Times New Roman"/>
          <w:noProof/>
          <w:sz w:val="24"/>
          <w:szCs w:val="24"/>
        </w:rPr>
        <w:t>ŞCOALA GIMNAZIALĂ ,, MIHAI EMINESCU”, mun.Brăila, jud.Brăila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Studii: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Anul absolvirii: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Specialitatea: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Gradul didactic:</w:t>
      </w: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7C007B" w:rsidRPr="00623620" w:rsidRDefault="007C007B" w:rsidP="00C22751">
      <w:pPr>
        <w:spacing w:after="0"/>
        <w:rPr>
          <w:rFonts w:ascii="Times New Roman" w:hAnsi="Times New Roman"/>
          <w:b/>
          <w:sz w:val="14"/>
          <w:szCs w:val="24"/>
        </w:rPr>
      </w:pPr>
    </w:p>
    <w:p w:rsidR="007C007B" w:rsidRDefault="007C007B"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7C007B" w:rsidRDefault="007C007B"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7C007B" w:rsidRPr="00623620" w:rsidRDefault="007C007B" w:rsidP="00A623A9">
      <w:pPr>
        <w:spacing w:after="0"/>
        <w:jc w:val="both"/>
        <w:rPr>
          <w:rFonts w:ascii="Times New Roman" w:hAnsi="Times New Roman"/>
          <w:b/>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7C007B" w:rsidRDefault="007C007B"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7C007B" w:rsidRPr="00623620" w:rsidRDefault="007C007B" w:rsidP="00A623A9">
      <w:pPr>
        <w:spacing w:after="0"/>
        <w:jc w:val="both"/>
        <w:rPr>
          <w:rFonts w:ascii="Times New Roman" w:hAnsi="Times New Roman"/>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7C007B" w:rsidRDefault="007C007B"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prevederile legislației și actelor normative subsecvente Legii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deciziile emise de inspectorul școlar general;</w:t>
      </w:r>
    </w:p>
    <w:p w:rsidR="007C007B" w:rsidRPr="00B46651"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hotărârile consiliului de administrație al unității de învățământ.</w:t>
      </w:r>
    </w:p>
    <w:p w:rsidR="007C007B" w:rsidRPr="00DE1290" w:rsidRDefault="007C007B" w:rsidP="00A623A9">
      <w:pPr>
        <w:spacing w:after="0"/>
        <w:jc w:val="both"/>
        <w:rPr>
          <w:rFonts w:ascii="Times New Roman" w:hAnsi="Times New Roman"/>
          <w:sz w:val="24"/>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 ATRIBUȚII GENERALE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7C007B" w:rsidRDefault="007C007B"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7C007B" w:rsidRPr="00623620" w:rsidRDefault="007C007B" w:rsidP="00A623A9">
      <w:pPr>
        <w:spacing w:after="0"/>
        <w:jc w:val="both"/>
        <w:rPr>
          <w:rFonts w:ascii="Times New Roman" w:hAnsi="Times New Roman"/>
          <w:sz w:val="10"/>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II. ATRIBUȚII SPECIFICE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 xml:space="preserve">asigurarea </w:t>
      </w:r>
      <w:r>
        <w:rPr>
          <w:rFonts w:ascii="Times New Roman" w:hAnsi="Times New Roman"/>
          <w:sz w:val="24"/>
          <w:szCs w:val="24"/>
        </w:rPr>
        <w:t>orientării profesionale</w:t>
      </w:r>
      <w:r w:rsidRPr="00DE1290">
        <w:rPr>
          <w:rFonts w:ascii="Times New Roman" w:hAnsi="Times New Roman"/>
          <w:sz w:val="24"/>
          <w:szCs w:val="24"/>
        </w:rPr>
        <w:t xml:space="preserve"> a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 și completările ulterioare, și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precum și întârzierile personalului didactic auxiliar și nedidactic, de la programul de lucru;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 xml:space="preserve">reprezentanții instituțiilor cu drept de </w:t>
      </w:r>
      <w:r w:rsidRPr="00DE1290">
        <w:rPr>
          <w:rFonts w:ascii="Times New Roman" w:hAnsi="Times New Roman"/>
          <w:sz w:val="24"/>
          <w:szCs w:val="24"/>
        </w:rPr>
        <w:lastRenderedPageBreak/>
        <w:t>îndrumare și control asupra unităților de învățământ, precum și persoanele care participă la procesul de monitorizare și evaluare a calității sistemului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7C007B" w:rsidRPr="009F4418" w:rsidRDefault="007C007B" w:rsidP="00635D56">
      <w:pPr>
        <w:spacing w:after="0"/>
        <w:jc w:val="center"/>
        <w:rPr>
          <w:i/>
          <w:szCs w:val="24"/>
        </w:rPr>
      </w:pPr>
    </w:p>
    <w:p w:rsidR="007C007B" w:rsidRDefault="007C007B"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7C007B" w:rsidRDefault="007C007B"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7C007B" w:rsidRDefault="007C007B" w:rsidP="009F4418">
      <w:pPr>
        <w:spacing w:after="0" w:line="240" w:lineRule="auto"/>
        <w:rPr>
          <w:rFonts w:ascii="Times New Roman" w:hAnsi="Times New Roman"/>
          <w:b/>
          <w:sz w:val="24"/>
          <w:szCs w:val="24"/>
        </w:rPr>
        <w:sectPr w:rsidR="007C007B" w:rsidSect="007C007B">
          <w:headerReference w:type="default" r:id="rId40"/>
          <w:footerReference w:type="default" r:id="rId41"/>
          <w:pgSz w:w="11907" w:h="16839" w:code="9"/>
          <w:pgMar w:top="851" w:right="851" w:bottom="851" w:left="851" w:header="0" w:footer="0" w:gutter="0"/>
          <w:pgNumType w:start="1"/>
          <w:cols w:space="708"/>
          <w:docGrid w:linePitch="360"/>
        </w:sectPr>
      </w:pPr>
    </w:p>
    <w:p w:rsidR="007C007B" w:rsidRPr="00DE1290" w:rsidRDefault="007C007B" w:rsidP="00B46651">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7C007B" w:rsidRPr="00623620" w:rsidRDefault="007C007B"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7C007B" w:rsidRPr="00A623A9" w:rsidRDefault="007C007B"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w:t>
      </w:r>
      <w:r w:rsidRPr="00B46651">
        <w:rPr>
          <w:rFonts w:ascii="Times New Roman" w:hAnsi="Times New Roman"/>
          <w:sz w:val="28"/>
          <w:szCs w:val="24"/>
        </w:rPr>
        <w:t>Unitate de învățământ gimnazial</w:t>
      </w:r>
    </w:p>
    <w:p w:rsidR="007C007B" w:rsidRPr="00CA6C36" w:rsidRDefault="007C007B" w:rsidP="00635D56">
      <w:pPr>
        <w:spacing w:line="240" w:lineRule="auto"/>
        <w:jc w:val="center"/>
        <w:rPr>
          <w:rFonts w:ascii="Times New Roman" w:hAnsi="Times New Roman"/>
          <w:sz w:val="14"/>
          <w:szCs w:val="24"/>
        </w:rPr>
      </w:pP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0E406F">
        <w:rPr>
          <w:rFonts w:ascii="Times New Roman" w:hAnsi="Times New Roman"/>
          <w:noProof/>
          <w:sz w:val="24"/>
          <w:szCs w:val="24"/>
        </w:rPr>
        <w:t>ŞCOALA GIMNAZIALĂ ,, AUREL VLAICU”, mun.Brăila, jud.Brăila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Studii: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Anul absolvirii: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Specialitatea: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Gradul didactic:</w:t>
      </w: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7C007B" w:rsidRPr="00623620" w:rsidRDefault="007C007B" w:rsidP="00C22751">
      <w:pPr>
        <w:spacing w:after="0"/>
        <w:rPr>
          <w:rFonts w:ascii="Times New Roman" w:hAnsi="Times New Roman"/>
          <w:b/>
          <w:sz w:val="14"/>
          <w:szCs w:val="24"/>
        </w:rPr>
      </w:pPr>
    </w:p>
    <w:p w:rsidR="007C007B" w:rsidRDefault="007C007B"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7C007B" w:rsidRDefault="007C007B"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7C007B" w:rsidRPr="00623620" w:rsidRDefault="007C007B" w:rsidP="00A623A9">
      <w:pPr>
        <w:spacing w:after="0"/>
        <w:jc w:val="both"/>
        <w:rPr>
          <w:rFonts w:ascii="Times New Roman" w:hAnsi="Times New Roman"/>
          <w:b/>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7C007B" w:rsidRDefault="007C007B"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7C007B" w:rsidRPr="00623620" w:rsidRDefault="007C007B" w:rsidP="00A623A9">
      <w:pPr>
        <w:spacing w:after="0"/>
        <w:jc w:val="both"/>
        <w:rPr>
          <w:rFonts w:ascii="Times New Roman" w:hAnsi="Times New Roman"/>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7C007B" w:rsidRDefault="007C007B"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prevederile legislației și actelor normative subsecvente Legii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deciziile emise de inspectorul școlar general;</w:t>
      </w:r>
    </w:p>
    <w:p w:rsidR="007C007B" w:rsidRPr="00B46651"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hotărârile consiliului de administrație al unității de învățământ.</w:t>
      </w:r>
    </w:p>
    <w:p w:rsidR="007C007B" w:rsidRPr="00DE1290" w:rsidRDefault="007C007B" w:rsidP="00A623A9">
      <w:pPr>
        <w:spacing w:after="0"/>
        <w:jc w:val="both"/>
        <w:rPr>
          <w:rFonts w:ascii="Times New Roman" w:hAnsi="Times New Roman"/>
          <w:sz w:val="24"/>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 ATRIBUȚII GENERALE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7C007B" w:rsidRDefault="007C007B"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7C007B" w:rsidRPr="00623620" w:rsidRDefault="007C007B" w:rsidP="00A623A9">
      <w:pPr>
        <w:spacing w:after="0"/>
        <w:jc w:val="both"/>
        <w:rPr>
          <w:rFonts w:ascii="Times New Roman" w:hAnsi="Times New Roman"/>
          <w:sz w:val="10"/>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II. ATRIBUȚII SPECIFICE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 xml:space="preserve">asigurarea </w:t>
      </w:r>
      <w:r>
        <w:rPr>
          <w:rFonts w:ascii="Times New Roman" w:hAnsi="Times New Roman"/>
          <w:sz w:val="24"/>
          <w:szCs w:val="24"/>
        </w:rPr>
        <w:t>orientării profesionale</w:t>
      </w:r>
      <w:r w:rsidRPr="00DE1290">
        <w:rPr>
          <w:rFonts w:ascii="Times New Roman" w:hAnsi="Times New Roman"/>
          <w:sz w:val="24"/>
          <w:szCs w:val="24"/>
        </w:rPr>
        <w:t xml:space="preserve"> a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 și completările ulterioare, și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precum și întârzierile personalului didactic auxiliar și nedidactic, de la programul de lucru;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 xml:space="preserve">reprezentanții instituțiilor cu drept de </w:t>
      </w:r>
      <w:r w:rsidRPr="00DE1290">
        <w:rPr>
          <w:rFonts w:ascii="Times New Roman" w:hAnsi="Times New Roman"/>
          <w:sz w:val="24"/>
          <w:szCs w:val="24"/>
        </w:rPr>
        <w:lastRenderedPageBreak/>
        <w:t>îndrumare și control asupra unităților de învățământ, precum și persoanele care participă la procesul de monitorizare și evaluare a calității sistemului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7C007B" w:rsidRPr="009F4418" w:rsidRDefault="007C007B" w:rsidP="00635D56">
      <w:pPr>
        <w:spacing w:after="0"/>
        <w:jc w:val="center"/>
        <w:rPr>
          <w:i/>
          <w:szCs w:val="24"/>
        </w:rPr>
      </w:pPr>
    </w:p>
    <w:p w:rsidR="007C007B" w:rsidRDefault="007C007B"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7C007B" w:rsidRDefault="007C007B"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7C007B" w:rsidRDefault="007C007B" w:rsidP="009F4418">
      <w:pPr>
        <w:spacing w:after="0" w:line="240" w:lineRule="auto"/>
        <w:rPr>
          <w:rFonts w:ascii="Times New Roman" w:hAnsi="Times New Roman"/>
          <w:b/>
          <w:sz w:val="24"/>
          <w:szCs w:val="24"/>
        </w:rPr>
        <w:sectPr w:rsidR="007C007B" w:rsidSect="007C007B">
          <w:headerReference w:type="default" r:id="rId42"/>
          <w:footerReference w:type="default" r:id="rId43"/>
          <w:pgSz w:w="11907" w:h="16839" w:code="9"/>
          <w:pgMar w:top="851" w:right="851" w:bottom="851" w:left="851" w:header="0" w:footer="0" w:gutter="0"/>
          <w:pgNumType w:start="1"/>
          <w:cols w:space="708"/>
          <w:docGrid w:linePitch="360"/>
        </w:sectPr>
      </w:pPr>
    </w:p>
    <w:p w:rsidR="007C007B" w:rsidRPr="00DE1290" w:rsidRDefault="007C007B" w:rsidP="00B46651">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7C007B" w:rsidRPr="00623620" w:rsidRDefault="007C007B"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7C007B" w:rsidRPr="00A623A9" w:rsidRDefault="007C007B"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w:t>
      </w:r>
      <w:r w:rsidRPr="00B46651">
        <w:rPr>
          <w:rFonts w:ascii="Times New Roman" w:hAnsi="Times New Roman"/>
          <w:sz w:val="28"/>
          <w:szCs w:val="24"/>
        </w:rPr>
        <w:t>Unitate de învățământ gimnazial</w:t>
      </w:r>
    </w:p>
    <w:p w:rsidR="007C007B" w:rsidRPr="00CA6C36" w:rsidRDefault="007C007B" w:rsidP="00635D56">
      <w:pPr>
        <w:spacing w:line="240" w:lineRule="auto"/>
        <w:jc w:val="center"/>
        <w:rPr>
          <w:rFonts w:ascii="Times New Roman" w:hAnsi="Times New Roman"/>
          <w:sz w:val="14"/>
          <w:szCs w:val="24"/>
        </w:rPr>
      </w:pP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0E406F">
        <w:rPr>
          <w:rFonts w:ascii="Times New Roman" w:hAnsi="Times New Roman"/>
          <w:noProof/>
          <w:sz w:val="24"/>
          <w:szCs w:val="24"/>
        </w:rPr>
        <w:t>ŞCOALA GIMNAZIALĂ ,, VASILE ALECSANDRI”, mun.Brăila, jud.Brăila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Studii: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Anul absolvirii: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Specialitatea: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Gradul didactic:</w:t>
      </w: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7C007B" w:rsidRPr="00623620" w:rsidRDefault="007C007B" w:rsidP="00C22751">
      <w:pPr>
        <w:spacing w:after="0"/>
        <w:rPr>
          <w:rFonts w:ascii="Times New Roman" w:hAnsi="Times New Roman"/>
          <w:b/>
          <w:sz w:val="14"/>
          <w:szCs w:val="24"/>
        </w:rPr>
      </w:pPr>
    </w:p>
    <w:p w:rsidR="007C007B" w:rsidRDefault="007C007B"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7C007B" w:rsidRDefault="007C007B"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7C007B" w:rsidRPr="00623620" w:rsidRDefault="007C007B" w:rsidP="00A623A9">
      <w:pPr>
        <w:spacing w:after="0"/>
        <w:jc w:val="both"/>
        <w:rPr>
          <w:rFonts w:ascii="Times New Roman" w:hAnsi="Times New Roman"/>
          <w:b/>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7C007B" w:rsidRDefault="007C007B"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7C007B" w:rsidRPr="00623620" w:rsidRDefault="007C007B" w:rsidP="00A623A9">
      <w:pPr>
        <w:spacing w:after="0"/>
        <w:jc w:val="both"/>
        <w:rPr>
          <w:rFonts w:ascii="Times New Roman" w:hAnsi="Times New Roman"/>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7C007B" w:rsidRDefault="007C007B"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prevederile legislației și actelor normative subsecvente Legii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deciziile emise de inspectorul școlar general;</w:t>
      </w:r>
    </w:p>
    <w:p w:rsidR="007C007B" w:rsidRPr="00B46651"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hotărârile consiliului de administrație al unității de învățământ.</w:t>
      </w:r>
    </w:p>
    <w:p w:rsidR="007C007B" w:rsidRPr="00DE1290" w:rsidRDefault="007C007B" w:rsidP="00A623A9">
      <w:pPr>
        <w:spacing w:after="0"/>
        <w:jc w:val="both"/>
        <w:rPr>
          <w:rFonts w:ascii="Times New Roman" w:hAnsi="Times New Roman"/>
          <w:sz w:val="24"/>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 ATRIBUȚII GENERALE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7C007B" w:rsidRDefault="007C007B"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7C007B" w:rsidRPr="00623620" w:rsidRDefault="007C007B" w:rsidP="00A623A9">
      <w:pPr>
        <w:spacing w:after="0"/>
        <w:jc w:val="both"/>
        <w:rPr>
          <w:rFonts w:ascii="Times New Roman" w:hAnsi="Times New Roman"/>
          <w:sz w:val="10"/>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II. ATRIBUȚII SPECIFICE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 xml:space="preserve">asigurarea </w:t>
      </w:r>
      <w:r>
        <w:rPr>
          <w:rFonts w:ascii="Times New Roman" w:hAnsi="Times New Roman"/>
          <w:sz w:val="24"/>
          <w:szCs w:val="24"/>
        </w:rPr>
        <w:t>orientării profesionale</w:t>
      </w:r>
      <w:r w:rsidRPr="00DE1290">
        <w:rPr>
          <w:rFonts w:ascii="Times New Roman" w:hAnsi="Times New Roman"/>
          <w:sz w:val="24"/>
          <w:szCs w:val="24"/>
        </w:rPr>
        <w:t xml:space="preserve"> a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 și completările ulterioare, și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precum și întârzierile personalului didactic auxiliar și nedidactic, de la programul de lucru;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 xml:space="preserve">reprezentanții instituțiilor cu drept de </w:t>
      </w:r>
      <w:r w:rsidRPr="00DE1290">
        <w:rPr>
          <w:rFonts w:ascii="Times New Roman" w:hAnsi="Times New Roman"/>
          <w:sz w:val="24"/>
          <w:szCs w:val="24"/>
        </w:rPr>
        <w:lastRenderedPageBreak/>
        <w:t>îndrumare și control asupra unităților de învățământ, precum și persoanele care participă la procesul de monitorizare și evaluare a calității sistemului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7C007B" w:rsidRPr="009F4418" w:rsidRDefault="007C007B" w:rsidP="00635D56">
      <w:pPr>
        <w:spacing w:after="0"/>
        <w:jc w:val="center"/>
        <w:rPr>
          <w:i/>
          <w:szCs w:val="24"/>
        </w:rPr>
      </w:pPr>
    </w:p>
    <w:p w:rsidR="007C007B" w:rsidRDefault="007C007B"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7C007B" w:rsidRDefault="007C007B"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7C007B" w:rsidRDefault="007C007B" w:rsidP="009F4418">
      <w:pPr>
        <w:spacing w:after="0" w:line="240" w:lineRule="auto"/>
        <w:rPr>
          <w:rFonts w:ascii="Times New Roman" w:hAnsi="Times New Roman"/>
          <w:b/>
          <w:sz w:val="24"/>
          <w:szCs w:val="24"/>
        </w:rPr>
        <w:sectPr w:rsidR="007C007B" w:rsidSect="007C007B">
          <w:headerReference w:type="default" r:id="rId44"/>
          <w:footerReference w:type="default" r:id="rId45"/>
          <w:pgSz w:w="11907" w:h="16839" w:code="9"/>
          <w:pgMar w:top="851" w:right="851" w:bottom="851" w:left="851" w:header="0" w:footer="0" w:gutter="0"/>
          <w:pgNumType w:start="1"/>
          <w:cols w:space="708"/>
          <w:docGrid w:linePitch="360"/>
        </w:sectPr>
      </w:pPr>
    </w:p>
    <w:p w:rsidR="007C007B" w:rsidRPr="00DE1290" w:rsidRDefault="007C007B" w:rsidP="00B46651">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7C007B" w:rsidRPr="00623620" w:rsidRDefault="007C007B"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7C007B" w:rsidRPr="00A623A9" w:rsidRDefault="007C007B"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w:t>
      </w:r>
      <w:r w:rsidRPr="00B46651">
        <w:rPr>
          <w:rFonts w:ascii="Times New Roman" w:hAnsi="Times New Roman"/>
          <w:sz w:val="28"/>
          <w:szCs w:val="24"/>
        </w:rPr>
        <w:t>Unitate de învățământ gimnazial</w:t>
      </w:r>
    </w:p>
    <w:p w:rsidR="007C007B" w:rsidRPr="00CA6C36" w:rsidRDefault="007C007B" w:rsidP="00635D56">
      <w:pPr>
        <w:spacing w:line="240" w:lineRule="auto"/>
        <w:jc w:val="center"/>
        <w:rPr>
          <w:rFonts w:ascii="Times New Roman" w:hAnsi="Times New Roman"/>
          <w:sz w:val="14"/>
          <w:szCs w:val="24"/>
        </w:rPr>
      </w:pP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0E406F">
        <w:rPr>
          <w:rFonts w:ascii="Times New Roman" w:hAnsi="Times New Roman"/>
          <w:noProof/>
          <w:sz w:val="24"/>
          <w:szCs w:val="24"/>
        </w:rPr>
        <w:t>ŞCOALA GIMNAZIALĂ ,, MIHAIL  SADOVEANU”, mun.Brăila, jud.Brăila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Studii: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Anul absolvirii: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Specialitatea: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Gradul didactic:</w:t>
      </w: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7C007B" w:rsidRPr="00623620" w:rsidRDefault="007C007B" w:rsidP="00C22751">
      <w:pPr>
        <w:spacing w:after="0"/>
        <w:rPr>
          <w:rFonts w:ascii="Times New Roman" w:hAnsi="Times New Roman"/>
          <w:b/>
          <w:sz w:val="14"/>
          <w:szCs w:val="24"/>
        </w:rPr>
      </w:pPr>
    </w:p>
    <w:p w:rsidR="007C007B" w:rsidRDefault="007C007B"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7C007B" w:rsidRDefault="007C007B"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7C007B" w:rsidRPr="00623620" w:rsidRDefault="007C007B" w:rsidP="00A623A9">
      <w:pPr>
        <w:spacing w:after="0"/>
        <w:jc w:val="both"/>
        <w:rPr>
          <w:rFonts w:ascii="Times New Roman" w:hAnsi="Times New Roman"/>
          <w:b/>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7C007B" w:rsidRDefault="007C007B"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7C007B" w:rsidRPr="00623620" w:rsidRDefault="007C007B" w:rsidP="00A623A9">
      <w:pPr>
        <w:spacing w:after="0"/>
        <w:jc w:val="both"/>
        <w:rPr>
          <w:rFonts w:ascii="Times New Roman" w:hAnsi="Times New Roman"/>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7C007B" w:rsidRDefault="007C007B"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prevederile legislației și actelor normative subsecvente Legii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deciziile emise de inspectorul școlar general;</w:t>
      </w:r>
    </w:p>
    <w:p w:rsidR="007C007B" w:rsidRPr="00B46651"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hotărârile consiliului de administrație al unității de învățământ.</w:t>
      </w:r>
    </w:p>
    <w:p w:rsidR="007C007B" w:rsidRPr="00DE1290" w:rsidRDefault="007C007B" w:rsidP="00A623A9">
      <w:pPr>
        <w:spacing w:after="0"/>
        <w:jc w:val="both"/>
        <w:rPr>
          <w:rFonts w:ascii="Times New Roman" w:hAnsi="Times New Roman"/>
          <w:sz w:val="24"/>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 ATRIBUȚII GENERALE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7C007B" w:rsidRDefault="007C007B"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7C007B" w:rsidRPr="00623620" w:rsidRDefault="007C007B" w:rsidP="00A623A9">
      <w:pPr>
        <w:spacing w:after="0"/>
        <w:jc w:val="both"/>
        <w:rPr>
          <w:rFonts w:ascii="Times New Roman" w:hAnsi="Times New Roman"/>
          <w:sz w:val="10"/>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II. ATRIBUȚII SPECIFICE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 xml:space="preserve">asigurarea </w:t>
      </w:r>
      <w:r>
        <w:rPr>
          <w:rFonts w:ascii="Times New Roman" w:hAnsi="Times New Roman"/>
          <w:sz w:val="24"/>
          <w:szCs w:val="24"/>
        </w:rPr>
        <w:t>orientării profesionale</w:t>
      </w:r>
      <w:r w:rsidRPr="00DE1290">
        <w:rPr>
          <w:rFonts w:ascii="Times New Roman" w:hAnsi="Times New Roman"/>
          <w:sz w:val="24"/>
          <w:szCs w:val="24"/>
        </w:rPr>
        <w:t xml:space="preserve"> a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 și completările ulterioare, și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precum și întârzierile personalului didactic auxiliar și nedidactic, de la programul de lucru;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 xml:space="preserve">reprezentanții instituțiilor cu drept de </w:t>
      </w:r>
      <w:r w:rsidRPr="00DE1290">
        <w:rPr>
          <w:rFonts w:ascii="Times New Roman" w:hAnsi="Times New Roman"/>
          <w:sz w:val="24"/>
          <w:szCs w:val="24"/>
        </w:rPr>
        <w:lastRenderedPageBreak/>
        <w:t>îndrumare și control asupra unităților de învățământ, precum și persoanele care participă la procesul de monitorizare și evaluare a calității sistemului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7C007B" w:rsidRPr="009F4418" w:rsidRDefault="007C007B" w:rsidP="00635D56">
      <w:pPr>
        <w:spacing w:after="0"/>
        <w:jc w:val="center"/>
        <w:rPr>
          <w:i/>
          <w:szCs w:val="24"/>
        </w:rPr>
      </w:pPr>
    </w:p>
    <w:p w:rsidR="007C007B" w:rsidRDefault="007C007B"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7C007B" w:rsidRDefault="007C007B"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7C007B" w:rsidRDefault="007C007B" w:rsidP="009F4418">
      <w:pPr>
        <w:spacing w:after="0" w:line="240" w:lineRule="auto"/>
        <w:rPr>
          <w:rFonts w:ascii="Times New Roman" w:hAnsi="Times New Roman"/>
          <w:b/>
          <w:sz w:val="24"/>
          <w:szCs w:val="24"/>
        </w:rPr>
        <w:sectPr w:rsidR="007C007B" w:rsidSect="007C007B">
          <w:headerReference w:type="default" r:id="rId46"/>
          <w:footerReference w:type="default" r:id="rId47"/>
          <w:pgSz w:w="11907" w:h="16839" w:code="9"/>
          <w:pgMar w:top="851" w:right="851" w:bottom="851" w:left="851" w:header="0" w:footer="0" w:gutter="0"/>
          <w:pgNumType w:start="1"/>
          <w:cols w:space="708"/>
          <w:docGrid w:linePitch="360"/>
        </w:sectPr>
      </w:pPr>
    </w:p>
    <w:p w:rsidR="007C007B" w:rsidRPr="00DE1290" w:rsidRDefault="007C007B" w:rsidP="00B46651">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7C007B" w:rsidRPr="00623620" w:rsidRDefault="007C007B"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7C007B" w:rsidRPr="00A623A9" w:rsidRDefault="007C007B"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w:t>
      </w:r>
      <w:r w:rsidRPr="00B46651">
        <w:rPr>
          <w:rFonts w:ascii="Times New Roman" w:hAnsi="Times New Roman"/>
          <w:sz w:val="28"/>
          <w:szCs w:val="24"/>
        </w:rPr>
        <w:t>Unitate de învățământ gimnazial</w:t>
      </w:r>
    </w:p>
    <w:p w:rsidR="007C007B" w:rsidRPr="00CA6C36" w:rsidRDefault="007C007B" w:rsidP="00635D56">
      <w:pPr>
        <w:spacing w:line="240" w:lineRule="auto"/>
        <w:jc w:val="center"/>
        <w:rPr>
          <w:rFonts w:ascii="Times New Roman" w:hAnsi="Times New Roman"/>
          <w:sz w:val="14"/>
          <w:szCs w:val="24"/>
        </w:rPr>
      </w:pP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0E406F">
        <w:rPr>
          <w:rFonts w:ascii="Times New Roman" w:hAnsi="Times New Roman"/>
          <w:noProof/>
          <w:sz w:val="24"/>
          <w:szCs w:val="24"/>
        </w:rPr>
        <w:t>ŞCOALA GIMNAZIALĂ ,, MIHAI VITEAZUL”, mun.Brăila, jud.Brăila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Studii: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Anul absolvirii: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Specialitatea: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Gradul didactic:</w:t>
      </w: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7C007B" w:rsidRPr="00623620" w:rsidRDefault="007C007B" w:rsidP="00C22751">
      <w:pPr>
        <w:spacing w:after="0"/>
        <w:rPr>
          <w:rFonts w:ascii="Times New Roman" w:hAnsi="Times New Roman"/>
          <w:b/>
          <w:sz w:val="14"/>
          <w:szCs w:val="24"/>
        </w:rPr>
      </w:pPr>
    </w:p>
    <w:p w:rsidR="007C007B" w:rsidRDefault="007C007B"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7C007B" w:rsidRDefault="007C007B"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7C007B" w:rsidRPr="00623620" w:rsidRDefault="007C007B" w:rsidP="00A623A9">
      <w:pPr>
        <w:spacing w:after="0"/>
        <w:jc w:val="both"/>
        <w:rPr>
          <w:rFonts w:ascii="Times New Roman" w:hAnsi="Times New Roman"/>
          <w:b/>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7C007B" w:rsidRDefault="007C007B"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7C007B" w:rsidRPr="00623620" w:rsidRDefault="007C007B" w:rsidP="00A623A9">
      <w:pPr>
        <w:spacing w:after="0"/>
        <w:jc w:val="both"/>
        <w:rPr>
          <w:rFonts w:ascii="Times New Roman" w:hAnsi="Times New Roman"/>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7C007B" w:rsidRDefault="007C007B"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prevederile legislației și actelor normative subsecvente Legii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deciziile emise de inspectorul școlar general;</w:t>
      </w:r>
    </w:p>
    <w:p w:rsidR="007C007B" w:rsidRPr="00B46651"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hotărârile consiliului de administrație al unității de învățământ.</w:t>
      </w:r>
    </w:p>
    <w:p w:rsidR="007C007B" w:rsidRPr="00DE1290" w:rsidRDefault="007C007B" w:rsidP="00A623A9">
      <w:pPr>
        <w:spacing w:after="0"/>
        <w:jc w:val="both"/>
        <w:rPr>
          <w:rFonts w:ascii="Times New Roman" w:hAnsi="Times New Roman"/>
          <w:sz w:val="24"/>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 ATRIBUȚII GENERALE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7C007B" w:rsidRDefault="007C007B"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7C007B" w:rsidRPr="00623620" w:rsidRDefault="007C007B" w:rsidP="00A623A9">
      <w:pPr>
        <w:spacing w:after="0"/>
        <w:jc w:val="both"/>
        <w:rPr>
          <w:rFonts w:ascii="Times New Roman" w:hAnsi="Times New Roman"/>
          <w:sz w:val="10"/>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II. ATRIBUȚII SPECIFICE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 xml:space="preserve">asigurarea </w:t>
      </w:r>
      <w:r>
        <w:rPr>
          <w:rFonts w:ascii="Times New Roman" w:hAnsi="Times New Roman"/>
          <w:sz w:val="24"/>
          <w:szCs w:val="24"/>
        </w:rPr>
        <w:t>orientării profesionale</w:t>
      </w:r>
      <w:r w:rsidRPr="00DE1290">
        <w:rPr>
          <w:rFonts w:ascii="Times New Roman" w:hAnsi="Times New Roman"/>
          <w:sz w:val="24"/>
          <w:szCs w:val="24"/>
        </w:rPr>
        <w:t xml:space="preserve"> a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 și completările ulterioare, și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precum și întârzierile personalului didactic auxiliar și nedidactic, de la programul de lucru;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 xml:space="preserve">reprezentanții instituțiilor cu drept de </w:t>
      </w:r>
      <w:r w:rsidRPr="00DE1290">
        <w:rPr>
          <w:rFonts w:ascii="Times New Roman" w:hAnsi="Times New Roman"/>
          <w:sz w:val="24"/>
          <w:szCs w:val="24"/>
        </w:rPr>
        <w:lastRenderedPageBreak/>
        <w:t>îndrumare și control asupra unităților de învățământ, precum și persoanele care participă la procesul de monitorizare și evaluare a calității sistemului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7C007B" w:rsidRPr="009F4418" w:rsidRDefault="007C007B" w:rsidP="00635D56">
      <w:pPr>
        <w:spacing w:after="0"/>
        <w:jc w:val="center"/>
        <w:rPr>
          <w:i/>
          <w:szCs w:val="24"/>
        </w:rPr>
      </w:pPr>
    </w:p>
    <w:p w:rsidR="007C007B" w:rsidRDefault="007C007B"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7C007B" w:rsidRDefault="007C007B"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7C007B" w:rsidRDefault="007C007B" w:rsidP="009F4418">
      <w:pPr>
        <w:spacing w:after="0" w:line="240" w:lineRule="auto"/>
        <w:rPr>
          <w:rFonts w:ascii="Times New Roman" w:hAnsi="Times New Roman"/>
          <w:b/>
          <w:sz w:val="24"/>
          <w:szCs w:val="24"/>
        </w:rPr>
        <w:sectPr w:rsidR="007C007B" w:rsidSect="007C007B">
          <w:headerReference w:type="default" r:id="rId48"/>
          <w:footerReference w:type="default" r:id="rId49"/>
          <w:pgSz w:w="11907" w:h="16839" w:code="9"/>
          <w:pgMar w:top="851" w:right="851" w:bottom="851" w:left="851" w:header="0" w:footer="0" w:gutter="0"/>
          <w:pgNumType w:start="1"/>
          <w:cols w:space="708"/>
          <w:docGrid w:linePitch="360"/>
        </w:sectPr>
      </w:pPr>
    </w:p>
    <w:p w:rsidR="007C007B" w:rsidRPr="00DE1290" w:rsidRDefault="007C007B" w:rsidP="00B46651">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7C007B" w:rsidRPr="00623620" w:rsidRDefault="007C007B"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7C007B" w:rsidRPr="00A623A9" w:rsidRDefault="007C007B"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w:t>
      </w:r>
      <w:r w:rsidRPr="00B46651">
        <w:rPr>
          <w:rFonts w:ascii="Times New Roman" w:hAnsi="Times New Roman"/>
          <w:sz w:val="28"/>
          <w:szCs w:val="24"/>
        </w:rPr>
        <w:t>Unitate de învățământ gimnazial</w:t>
      </w:r>
    </w:p>
    <w:p w:rsidR="007C007B" w:rsidRPr="00CA6C36" w:rsidRDefault="007C007B" w:rsidP="00635D56">
      <w:pPr>
        <w:spacing w:line="240" w:lineRule="auto"/>
        <w:jc w:val="center"/>
        <w:rPr>
          <w:rFonts w:ascii="Times New Roman" w:hAnsi="Times New Roman"/>
          <w:sz w:val="14"/>
          <w:szCs w:val="24"/>
        </w:rPr>
      </w:pP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0E406F">
        <w:rPr>
          <w:rFonts w:ascii="Times New Roman" w:hAnsi="Times New Roman"/>
          <w:noProof/>
          <w:sz w:val="24"/>
          <w:szCs w:val="24"/>
        </w:rPr>
        <w:t>ŞCOALA GIMNAZIALĂ ,, DIMITRIE CANTEMIR”, mun.Brăila, jud.Brăila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Studii: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Anul absolvirii: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Specialitatea: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Gradul didactic:</w:t>
      </w: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7C007B" w:rsidRPr="00623620" w:rsidRDefault="007C007B" w:rsidP="00C22751">
      <w:pPr>
        <w:spacing w:after="0"/>
        <w:rPr>
          <w:rFonts w:ascii="Times New Roman" w:hAnsi="Times New Roman"/>
          <w:b/>
          <w:sz w:val="14"/>
          <w:szCs w:val="24"/>
        </w:rPr>
      </w:pPr>
    </w:p>
    <w:p w:rsidR="007C007B" w:rsidRDefault="007C007B"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7C007B" w:rsidRDefault="007C007B"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7C007B" w:rsidRPr="00623620" w:rsidRDefault="007C007B" w:rsidP="00A623A9">
      <w:pPr>
        <w:spacing w:after="0"/>
        <w:jc w:val="both"/>
        <w:rPr>
          <w:rFonts w:ascii="Times New Roman" w:hAnsi="Times New Roman"/>
          <w:b/>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7C007B" w:rsidRDefault="007C007B"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7C007B" w:rsidRPr="00623620" w:rsidRDefault="007C007B" w:rsidP="00A623A9">
      <w:pPr>
        <w:spacing w:after="0"/>
        <w:jc w:val="both"/>
        <w:rPr>
          <w:rFonts w:ascii="Times New Roman" w:hAnsi="Times New Roman"/>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7C007B" w:rsidRDefault="007C007B"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prevederile legislației și actelor normative subsecvente Legii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deciziile emise de inspectorul școlar general;</w:t>
      </w:r>
    </w:p>
    <w:p w:rsidR="007C007B" w:rsidRPr="00B46651"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hotărârile consiliului de administrație al unității de învățământ.</w:t>
      </w:r>
    </w:p>
    <w:p w:rsidR="007C007B" w:rsidRPr="00DE1290" w:rsidRDefault="007C007B" w:rsidP="00A623A9">
      <w:pPr>
        <w:spacing w:after="0"/>
        <w:jc w:val="both"/>
        <w:rPr>
          <w:rFonts w:ascii="Times New Roman" w:hAnsi="Times New Roman"/>
          <w:sz w:val="24"/>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 ATRIBUȚII GENERALE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7C007B" w:rsidRDefault="007C007B"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7C007B" w:rsidRPr="00623620" w:rsidRDefault="007C007B" w:rsidP="00A623A9">
      <w:pPr>
        <w:spacing w:after="0"/>
        <w:jc w:val="both"/>
        <w:rPr>
          <w:rFonts w:ascii="Times New Roman" w:hAnsi="Times New Roman"/>
          <w:sz w:val="10"/>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II. ATRIBUȚII SPECIFICE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 xml:space="preserve">asigurarea </w:t>
      </w:r>
      <w:r>
        <w:rPr>
          <w:rFonts w:ascii="Times New Roman" w:hAnsi="Times New Roman"/>
          <w:sz w:val="24"/>
          <w:szCs w:val="24"/>
        </w:rPr>
        <w:t>orientării profesionale</w:t>
      </w:r>
      <w:r w:rsidRPr="00DE1290">
        <w:rPr>
          <w:rFonts w:ascii="Times New Roman" w:hAnsi="Times New Roman"/>
          <w:sz w:val="24"/>
          <w:szCs w:val="24"/>
        </w:rPr>
        <w:t xml:space="preserve"> a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 și completările ulterioare, și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precum și întârzierile personalului didactic auxiliar și nedidactic, de la programul de lucru;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 xml:space="preserve">reprezentanții instituțiilor cu drept de </w:t>
      </w:r>
      <w:r w:rsidRPr="00DE1290">
        <w:rPr>
          <w:rFonts w:ascii="Times New Roman" w:hAnsi="Times New Roman"/>
          <w:sz w:val="24"/>
          <w:szCs w:val="24"/>
        </w:rPr>
        <w:lastRenderedPageBreak/>
        <w:t>îndrumare și control asupra unităților de învățământ, precum și persoanele care participă la procesul de monitorizare și evaluare a calității sistemului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7C007B" w:rsidRPr="009F4418" w:rsidRDefault="007C007B" w:rsidP="00635D56">
      <w:pPr>
        <w:spacing w:after="0"/>
        <w:jc w:val="center"/>
        <w:rPr>
          <w:i/>
          <w:szCs w:val="24"/>
        </w:rPr>
      </w:pPr>
    </w:p>
    <w:p w:rsidR="007C007B" w:rsidRDefault="007C007B"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7C007B" w:rsidRDefault="007C007B"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7C007B" w:rsidRDefault="007C007B" w:rsidP="009F4418">
      <w:pPr>
        <w:spacing w:after="0" w:line="240" w:lineRule="auto"/>
        <w:rPr>
          <w:rFonts w:ascii="Times New Roman" w:hAnsi="Times New Roman"/>
          <w:b/>
          <w:sz w:val="24"/>
          <w:szCs w:val="24"/>
        </w:rPr>
        <w:sectPr w:rsidR="007C007B" w:rsidSect="007C007B">
          <w:headerReference w:type="default" r:id="rId50"/>
          <w:footerReference w:type="default" r:id="rId51"/>
          <w:pgSz w:w="11907" w:h="16839" w:code="9"/>
          <w:pgMar w:top="851" w:right="851" w:bottom="851" w:left="851" w:header="0" w:footer="0" w:gutter="0"/>
          <w:pgNumType w:start="1"/>
          <w:cols w:space="708"/>
          <w:docGrid w:linePitch="360"/>
        </w:sectPr>
      </w:pPr>
    </w:p>
    <w:p w:rsidR="007C007B" w:rsidRPr="00DE1290" w:rsidRDefault="007C007B" w:rsidP="00B46651">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7C007B" w:rsidRPr="00623620" w:rsidRDefault="007C007B"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7C007B" w:rsidRPr="00A623A9" w:rsidRDefault="007C007B"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w:t>
      </w:r>
      <w:r w:rsidRPr="00B46651">
        <w:rPr>
          <w:rFonts w:ascii="Times New Roman" w:hAnsi="Times New Roman"/>
          <w:sz w:val="28"/>
          <w:szCs w:val="24"/>
        </w:rPr>
        <w:t>Unitate de învățământ gimnazial</w:t>
      </w:r>
    </w:p>
    <w:p w:rsidR="007C007B" w:rsidRPr="00CA6C36" w:rsidRDefault="007C007B" w:rsidP="00635D56">
      <w:pPr>
        <w:spacing w:line="240" w:lineRule="auto"/>
        <w:jc w:val="center"/>
        <w:rPr>
          <w:rFonts w:ascii="Times New Roman" w:hAnsi="Times New Roman"/>
          <w:sz w:val="14"/>
          <w:szCs w:val="24"/>
        </w:rPr>
      </w:pP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0E406F">
        <w:rPr>
          <w:rFonts w:ascii="Times New Roman" w:hAnsi="Times New Roman"/>
          <w:noProof/>
          <w:sz w:val="24"/>
          <w:szCs w:val="24"/>
        </w:rPr>
        <w:t>ŞCOALA GIMNAZIALĂ ,, SF.ANDREI”, mun.Brăila, jud.Brăila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Studii: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Anul absolvirii: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Specialitatea: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Gradul didactic:</w:t>
      </w: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7C007B" w:rsidRPr="00623620" w:rsidRDefault="007C007B" w:rsidP="00C22751">
      <w:pPr>
        <w:spacing w:after="0"/>
        <w:rPr>
          <w:rFonts w:ascii="Times New Roman" w:hAnsi="Times New Roman"/>
          <w:b/>
          <w:sz w:val="14"/>
          <w:szCs w:val="24"/>
        </w:rPr>
      </w:pPr>
    </w:p>
    <w:p w:rsidR="007C007B" w:rsidRDefault="007C007B"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7C007B" w:rsidRDefault="007C007B"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7C007B" w:rsidRPr="00623620" w:rsidRDefault="007C007B" w:rsidP="00A623A9">
      <w:pPr>
        <w:spacing w:after="0"/>
        <w:jc w:val="both"/>
        <w:rPr>
          <w:rFonts w:ascii="Times New Roman" w:hAnsi="Times New Roman"/>
          <w:b/>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7C007B" w:rsidRDefault="007C007B"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7C007B" w:rsidRPr="00623620" w:rsidRDefault="007C007B" w:rsidP="00A623A9">
      <w:pPr>
        <w:spacing w:after="0"/>
        <w:jc w:val="both"/>
        <w:rPr>
          <w:rFonts w:ascii="Times New Roman" w:hAnsi="Times New Roman"/>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7C007B" w:rsidRDefault="007C007B"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prevederile legislației și actelor normative subsecvente Legii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deciziile emise de inspectorul școlar general;</w:t>
      </w:r>
    </w:p>
    <w:p w:rsidR="007C007B" w:rsidRPr="00B46651"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hotărârile consiliului de administrație al unității de învățământ.</w:t>
      </w:r>
    </w:p>
    <w:p w:rsidR="007C007B" w:rsidRPr="00DE1290" w:rsidRDefault="007C007B" w:rsidP="00A623A9">
      <w:pPr>
        <w:spacing w:after="0"/>
        <w:jc w:val="both"/>
        <w:rPr>
          <w:rFonts w:ascii="Times New Roman" w:hAnsi="Times New Roman"/>
          <w:sz w:val="24"/>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 ATRIBUȚII GENERALE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7C007B" w:rsidRDefault="007C007B"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7C007B" w:rsidRPr="00623620" w:rsidRDefault="007C007B" w:rsidP="00A623A9">
      <w:pPr>
        <w:spacing w:after="0"/>
        <w:jc w:val="both"/>
        <w:rPr>
          <w:rFonts w:ascii="Times New Roman" w:hAnsi="Times New Roman"/>
          <w:sz w:val="10"/>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II. ATRIBUȚII SPECIFICE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 xml:space="preserve">asigurarea </w:t>
      </w:r>
      <w:r>
        <w:rPr>
          <w:rFonts w:ascii="Times New Roman" w:hAnsi="Times New Roman"/>
          <w:sz w:val="24"/>
          <w:szCs w:val="24"/>
        </w:rPr>
        <w:t>orientării profesionale</w:t>
      </w:r>
      <w:r w:rsidRPr="00DE1290">
        <w:rPr>
          <w:rFonts w:ascii="Times New Roman" w:hAnsi="Times New Roman"/>
          <w:sz w:val="24"/>
          <w:szCs w:val="24"/>
        </w:rPr>
        <w:t xml:space="preserve"> a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 și completările ulterioare, și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precum și întârzierile personalului didactic auxiliar și nedidactic, de la programul de lucru;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 xml:space="preserve">reprezentanții instituțiilor cu drept de </w:t>
      </w:r>
      <w:r w:rsidRPr="00DE1290">
        <w:rPr>
          <w:rFonts w:ascii="Times New Roman" w:hAnsi="Times New Roman"/>
          <w:sz w:val="24"/>
          <w:szCs w:val="24"/>
        </w:rPr>
        <w:lastRenderedPageBreak/>
        <w:t>îndrumare și control asupra unităților de învățământ, precum și persoanele care participă la procesul de monitorizare și evaluare a calității sistemului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7C007B" w:rsidRPr="009F4418" w:rsidRDefault="007C007B" w:rsidP="00635D56">
      <w:pPr>
        <w:spacing w:after="0"/>
        <w:jc w:val="center"/>
        <w:rPr>
          <w:i/>
          <w:szCs w:val="24"/>
        </w:rPr>
      </w:pPr>
    </w:p>
    <w:p w:rsidR="007C007B" w:rsidRDefault="007C007B"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7C007B" w:rsidRDefault="007C007B"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7C007B" w:rsidRDefault="007C007B" w:rsidP="009F4418">
      <w:pPr>
        <w:spacing w:after="0" w:line="240" w:lineRule="auto"/>
        <w:rPr>
          <w:rFonts w:ascii="Times New Roman" w:hAnsi="Times New Roman"/>
          <w:b/>
          <w:sz w:val="24"/>
          <w:szCs w:val="24"/>
        </w:rPr>
        <w:sectPr w:rsidR="007C007B" w:rsidSect="007C007B">
          <w:headerReference w:type="default" r:id="rId52"/>
          <w:footerReference w:type="default" r:id="rId53"/>
          <w:pgSz w:w="11907" w:h="16839" w:code="9"/>
          <w:pgMar w:top="851" w:right="851" w:bottom="851" w:left="851" w:header="0" w:footer="0" w:gutter="0"/>
          <w:pgNumType w:start="1"/>
          <w:cols w:space="708"/>
          <w:docGrid w:linePitch="360"/>
        </w:sectPr>
      </w:pPr>
    </w:p>
    <w:p w:rsidR="007C007B" w:rsidRPr="00DE1290" w:rsidRDefault="007C007B" w:rsidP="00B46651">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7C007B" w:rsidRPr="00623620" w:rsidRDefault="007C007B"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7C007B" w:rsidRPr="00A623A9" w:rsidRDefault="007C007B"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w:t>
      </w:r>
      <w:r w:rsidRPr="00B46651">
        <w:rPr>
          <w:rFonts w:ascii="Times New Roman" w:hAnsi="Times New Roman"/>
          <w:sz w:val="28"/>
          <w:szCs w:val="24"/>
        </w:rPr>
        <w:t>Unitate de învățământ gimnazial</w:t>
      </w:r>
    </w:p>
    <w:p w:rsidR="007C007B" w:rsidRPr="00CA6C36" w:rsidRDefault="007C007B" w:rsidP="00635D56">
      <w:pPr>
        <w:spacing w:line="240" w:lineRule="auto"/>
        <w:jc w:val="center"/>
        <w:rPr>
          <w:rFonts w:ascii="Times New Roman" w:hAnsi="Times New Roman"/>
          <w:sz w:val="14"/>
          <w:szCs w:val="24"/>
        </w:rPr>
      </w:pP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0E406F">
        <w:rPr>
          <w:rFonts w:ascii="Times New Roman" w:hAnsi="Times New Roman"/>
          <w:noProof/>
          <w:sz w:val="24"/>
          <w:szCs w:val="24"/>
        </w:rPr>
        <w:t>ŞCOALA GIMNAZIALĂ , comuna Bărăganul, jud. Brăila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Studii: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Anul absolvirii: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Specialitatea: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Gradul didactic:</w:t>
      </w: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7C007B" w:rsidRPr="00623620" w:rsidRDefault="007C007B" w:rsidP="00C22751">
      <w:pPr>
        <w:spacing w:after="0"/>
        <w:rPr>
          <w:rFonts w:ascii="Times New Roman" w:hAnsi="Times New Roman"/>
          <w:b/>
          <w:sz w:val="14"/>
          <w:szCs w:val="24"/>
        </w:rPr>
      </w:pPr>
    </w:p>
    <w:p w:rsidR="007C007B" w:rsidRDefault="007C007B"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7C007B" w:rsidRDefault="007C007B"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7C007B" w:rsidRPr="00623620" w:rsidRDefault="007C007B" w:rsidP="00A623A9">
      <w:pPr>
        <w:spacing w:after="0"/>
        <w:jc w:val="both"/>
        <w:rPr>
          <w:rFonts w:ascii="Times New Roman" w:hAnsi="Times New Roman"/>
          <w:b/>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7C007B" w:rsidRDefault="007C007B"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7C007B" w:rsidRPr="00623620" w:rsidRDefault="007C007B" w:rsidP="00A623A9">
      <w:pPr>
        <w:spacing w:after="0"/>
        <w:jc w:val="both"/>
        <w:rPr>
          <w:rFonts w:ascii="Times New Roman" w:hAnsi="Times New Roman"/>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7C007B" w:rsidRDefault="007C007B"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prevederile legislației și actelor normative subsecvente Legii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deciziile emise de inspectorul școlar general;</w:t>
      </w:r>
    </w:p>
    <w:p w:rsidR="007C007B" w:rsidRPr="00B46651"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hotărârile consiliului de administrație al unității de învățământ.</w:t>
      </w:r>
    </w:p>
    <w:p w:rsidR="007C007B" w:rsidRPr="00DE1290" w:rsidRDefault="007C007B" w:rsidP="00A623A9">
      <w:pPr>
        <w:spacing w:after="0"/>
        <w:jc w:val="both"/>
        <w:rPr>
          <w:rFonts w:ascii="Times New Roman" w:hAnsi="Times New Roman"/>
          <w:sz w:val="24"/>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 ATRIBUȚII GENERALE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7C007B" w:rsidRDefault="007C007B"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7C007B" w:rsidRPr="00623620" w:rsidRDefault="007C007B" w:rsidP="00A623A9">
      <w:pPr>
        <w:spacing w:after="0"/>
        <w:jc w:val="both"/>
        <w:rPr>
          <w:rFonts w:ascii="Times New Roman" w:hAnsi="Times New Roman"/>
          <w:sz w:val="10"/>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II. ATRIBUȚII SPECIFICE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 xml:space="preserve">asigurarea </w:t>
      </w:r>
      <w:r>
        <w:rPr>
          <w:rFonts w:ascii="Times New Roman" w:hAnsi="Times New Roman"/>
          <w:sz w:val="24"/>
          <w:szCs w:val="24"/>
        </w:rPr>
        <w:t>orientării profesionale</w:t>
      </w:r>
      <w:r w:rsidRPr="00DE1290">
        <w:rPr>
          <w:rFonts w:ascii="Times New Roman" w:hAnsi="Times New Roman"/>
          <w:sz w:val="24"/>
          <w:szCs w:val="24"/>
        </w:rPr>
        <w:t xml:space="preserve"> a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 și completările ulterioare, și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precum și întârzierile personalului didactic auxiliar și nedidactic, de la programul de lucru;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 xml:space="preserve">reprezentanții instituțiilor cu drept de </w:t>
      </w:r>
      <w:r w:rsidRPr="00DE1290">
        <w:rPr>
          <w:rFonts w:ascii="Times New Roman" w:hAnsi="Times New Roman"/>
          <w:sz w:val="24"/>
          <w:szCs w:val="24"/>
        </w:rPr>
        <w:lastRenderedPageBreak/>
        <w:t>îndrumare și control asupra unităților de învățământ, precum și persoanele care participă la procesul de monitorizare și evaluare a calității sistemului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7C007B" w:rsidRPr="009F4418" w:rsidRDefault="007C007B" w:rsidP="00635D56">
      <w:pPr>
        <w:spacing w:after="0"/>
        <w:jc w:val="center"/>
        <w:rPr>
          <w:i/>
          <w:szCs w:val="24"/>
        </w:rPr>
      </w:pPr>
    </w:p>
    <w:p w:rsidR="007C007B" w:rsidRDefault="007C007B"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7C007B" w:rsidRDefault="007C007B"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7C007B" w:rsidRDefault="007C007B" w:rsidP="009F4418">
      <w:pPr>
        <w:spacing w:after="0" w:line="240" w:lineRule="auto"/>
        <w:rPr>
          <w:rFonts w:ascii="Times New Roman" w:hAnsi="Times New Roman"/>
          <w:b/>
          <w:sz w:val="24"/>
          <w:szCs w:val="24"/>
        </w:rPr>
        <w:sectPr w:rsidR="007C007B" w:rsidSect="007C007B">
          <w:headerReference w:type="default" r:id="rId54"/>
          <w:footerReference w:type="default" r:id="rId55"/>
          <w:pgSz w:w="11907" w:h="16839" w:code="9"/>
          <w:pgMar w:top="851" w:right="851" w:bottom="851" w:left="851" w:header="0" w:footer="0" w:gutter="0"/>
          <w:pgNumType w:start="1"/>
          <w:cols w:space="708"/>
          <w:docGrid w:linePitch="360"/>
        </w:sectPr>
      </w:pPr>
    </w:p>
    <w:p w:rsidR="007C007B" w:rsidRPr="00DE1290" w:rsidRDefault="007C007B" w:rsidP="00B46651">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7C007B" w:rsidRPr="00623620" w:rsidRDefault="007C007B"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7C007B" w:rsidRPr="00A623A9" w:rsidRDefault="007C007B"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w:t>
      </w:r>
      <w:r w:rsidRPr="00B46651">
        <w:rPr>
          <w:rFonts w:ascii="Times New Roman" w:hAnsi="Times New Roman"/>
          <w:sz w:val="28"/>
          <w:szCs w:val="24"/>
        </w:rPr>
        <w:t>Unitate de învățământ gimnazial</w:t>
      </w:r>
    </w:p>
    <w:p w:rsidR="007C007B" w:rsidRPr="00CA6C36" w:rsidRDefault="007C007B" w:rsidP="00635D56">
      <w:pPr>
        <w:spacing w:line="240" w:lineRule="auto"/>
        <w:jc w:val="center"/>
        <w:rPr>
          <w:rFonts w:ascii="Times New Roman" w:hAnsi="Times New Roman"/>
          <w:sz w:val="14"/>
          <w:szCs w:val="24"/>
        </w:rPr>
      </w:pP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0E406F">
        <w:rPr>
          <w:rFonts w:ascii="Times New Roman" w:hAnsi="Times New Roman"/>
          <w:noProof/>
          <w:sz w:val="24"/>
          <w:szCs w:val="24"/>
        </w:rPr>
        <w:t>ŞCOALA GIMNAZIALĂ, comuna Berteştii de Jos,jud. Brăila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Studii: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Anul absolvirii: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Specialitatea: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Gradul didactic:</w:t>
      </w: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7C007B" w:rsidRPr="00623620" w:rsidRDefault="007C007B" w:rsidP="00C22751">
      <w:pPr>
        <w:spacing w:after="0"/>
        <w:rPr>
          <w:rFonts w:ascii="Times New Roman" w:hAnsi="Times New Roman"/>
          <w:b/>
          <w:sz w:val="14"/>
          <w:szCs w:val="24"/>
        </w:rPr>
      </w:pPr>
    </w:p>
    <w:p w:rsidR="007C007B" w:rsidRDefault="007C007B"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7C007B" w:rsidRDefault="007C007B"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7C007B" w:rsidRPr="00623620" w:rsidRDefault="007C007B" w:rsidP="00A623A9">
      <w:pPr>
        <w:spacing w:after="0"/>
        <w:jc w:val="both"/>
        <w:rPr>
          <w:rFonts w:ascii="Times New Roman" w:hAnsi="Times New Roman"/>
          <w:b/>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7C007B" w:rsidRDefault="007C007B"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7C007B" w:rsidRPr="00623620" w:rsidRDefault="007C007B" w:rsidP="00A623A9">
      <w:pPr>
        <w:spacing w:after="0"/>
        <w:jc w:val="both"/>
        <w:rPr>
          <w:rFonts w:ascii="Times New Roman" w:hAnsi="Times New Roman"/>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7C007B" w:rsidRDefault="007C007B"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prevederile legislației și actelor normative subsecvente Legii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deciziile emise de inspectorul școlar general;</w:t>
      </w:r>
    </w:p>
    <w:p w:rsidR="007C007B" w:rsidRPr="00B46651"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hotărârile consiliului de administrație al unității de învățământ.</w:t>
      </w:r>
    </w:p>
    <w:p w:rsidR="007C007B" w:rsidRPr="00DE1290" w:rsidRDefault="007C007B" w:rsidP="00A623A9">
      <w:pPr>
        <w:spacing w:after="0"/>
        <w:jc w:val="both"/>
        <w:rPr>
          <w:rFonts w:ascii="Times New Roman" w:hAnsi="Times New Roman"/>
          <w:sz w:val="24"/>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 ATRIBUȚII GENERALE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7C007B" w:rsidRDefault="007C007B"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7C007B" w:rsidRPr="00623620" w:rsidRDefault="007C007B" w:rsidP="00A623A9">
      <w:pPr>
        <w:spacing w:after="0"/>
        <w:jc w:val="both"/>
        <w:rPr>
          <w:rFonts w:ascii="Times New Roman" w:hAnsi="Times New Roman"/>
          <w:sz w:val="10"/>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II. ATRIBUȚII SPECIFICE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 xml:space="preserve">asigurarea </w:t>
      </w:r>
      <w:r>
        <w:rPr>
          <w:rFonts w:ascii="Times New Roman" w:hAnsi="Times New Roman"/>
          <w:sz w:val="24"/>
          <w:szCs w:val="24"/>
        </w:rPr>
        <w:t>orientării profesionale</w:t>
      </w:r>
      <w:r w:rsidRPr="00DE1290">
        <w:rPr>
          <w:rFonts w:ascii="Times New Roman" w:hAnsi="Times New Roman"/>
          <w:sz w:val="24"/>
          <w:szCs w:val="24"/>
        </w:rPr>
        <w:t xml:space="preserve"> a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 și completările ulterioare, și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precum și întârzierile personalului didactic auxiliar și nedidactic, de la programul de lucru;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 xml:space="preserve">reprezentanții instituțiilor cu drept de </w:t>
      </w:r>
      <w:r w:rsidRPr="00DE1290">
        <w:rPr>
          <w:rFonts w:ascii="Times New Roman" w:hAnsi="Times New Roman"/>
          <w:sz w:val="24"/>
          <w:szCs w:val="24"/>
        </w:rPr>
        <w:lastRenderedPageBreak/>
        <w:t>îndrumare și control asupra unităților de învățământ, precum și persoanele care participă la procesul de monitorizare și evaluare a calității sistemului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7C007B" w:rsidRPr="009F4418" w:rsidRDefault="007C007B" w:rsidP="00635D56">
      <w:pPr>
        <w:spacing w:after="0"/>
        <w:jc w:val="center"/>
        <w:rPr>
          <w:i/>
          <w:szCs w:val="24"/>
        </w:rPr>
      </w:pPr>
    </w:p>
    <w:p w:rsidR="007C007B" w:rsidRDefault="007C007B"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7C007B" w:rsidRDefault="007C007B"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7C007B" w:rsidRDefault="007C007B" w:rsidP="009F4418">
      <w:pPr>
        <w:spacing w:after="0" w:line="240" w:lineRule="auto"/>
        <w:rPr>
          <w:rFonts w:ascii="Times New Roman" w:hAnsi="Times New Roman"/>
          <w:b/>
          <w:sz w:val="24"/>
          <w:szCs w:val="24"/>
        </w:rPr>
        <w:sectPr w:rsidR="007C007B" w:rsidSect="007C007B">
          <w:headerReference w:type="default" r:id="rId56"/>
          <w:footerReference w:type="default" r:id="rId57"/>
          <w:pgSz w:w="11907" w:h="16839" w:code="9"/>
          <w:pgMar w:top="851" w:right="851" w:bottom="851" w:left="851" w:header="0" w:footer="0" w:gutter="0"/>
          <w:pgNumType w:start="1"/>
          <w:cols w:space="708"/>
          <w:docGrid w:linePitch="360"/>
        </w:sectPr>
      </w:pPr>
    </w:p>
    <w:p w:rsidR="007C007B" w:rsidRPr="00DE1290" w:rsidRDefault="007C007B" w:rsidP="00B46651">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7C007B" w:rsidRPr="00623620" w:rsidRDefault="007C007B"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7C007B" w:rsidRPr="00A623A9" w:rsidRDefault="007C007B"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w:t>
      </w:r>
      <w:r w:rsidRPr="00B46651">
        <w:rPr>
          <w:rFonts w:ascii="Times New Roman" w:hAnsi="Times New Roman"/>
          <w:sz w:val="28"/>
          <w:szCs w:val="24"/>
        </w:rPr>
        <w:t>Unitate de învățământ gimnazial</w:t>
      </w:r>
    </w:p>
    <w:p w:rsidR="007C007B" w:rsidRPr="00CA6C36" w:rsidRDefault="007C007B" w:rsidP="00635D56">
      <w:pPr>
        <w:spacing w:line="240" w:lineRule="auto"/>
        <w:jc w:val="center"/>
        <w:rPr>
          <w:rFonts w:ascii="Times New Roman" w:hAnsi="Times New Roman"/>
          <w:sz w:val="14"/>
          <w:szCs w:val="24"/>
        </w:rPr>
      </w:pP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0E406F">
        <w:rPr>
          <w:rFonts w:ascii="Times New Roman" w:hAnsi="Times New Roman"/>
          <w:noProof/>
          <w:sz w:val="24"/>
          <w:szCs w:val="24"/>
        </w:rPr>
        <w:t>ŞCOALA GIMNAZIALĂ, comuna Bordei Verde, jud.Brăila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Studii: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Anul absolvirii: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Specialitatea: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Gradul didactic:</w:t>
      </w: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7C007B" w:rsidRPr="00623620" w:rsidRDefault="007C007B" w:rsidP="00C22751">
      <w:pPr>
        <w:spacing w:after="0"/>
        <w:rPr>
          <w:rFonts w:ascii="Times New Roman" w:hAnsi="Times New Roman"/>
          <w:b/>
          <w:sz w:val="14"/>
          <w:szCs w:val="24"/>
        </w:rPr>
      </w:pPr>
    </w:p>
    <w:p w:rsidR="007C007B" w:rsidRDefault="007C007B"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7C007B" w:rsidRDefault="007C007B"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7C007B" w:rsidRPr="00623620" w:rsidRDefault="007C007B" w:rsidP="00A623A9">
      <w:pPr>
        <w:spacing w:after="0"/>
        <w:jc w:val="both"/>
        <w:rPr>
          <w:rFonts w:ascii="Times New Roman" w:hAnsi="Times New Roman"/>
          <w:b/>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7C007B" w:rsidRDefault="007C007B"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7C007B" w:rsidRPr="00623620" w:rsidRDefault="007C007B" w:rsidP="00A623A9">
      <w:pPr>
        <w:spacing w:after="0"/>
        <w:jc w:val="both"/>
        <w:rPr>
          <w:rFonts w:ascii="Times New Roman" w:hAnsi="Times New Roman"/>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7C007B" w:rsidRDefault="007C007B"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prevederile legislației și actelor normative subsecvente Legii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deciziile emise de inspectorul școlar general;</w:t>
      </w:r>
    </w:p>
    <w:p w:rsidR="007C007B" w:rsidRPr="00B46651"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hotărârile consiliului de administrație al unității de învățământ.</w:t>
      </w:r>
    </w:p>
    <w:p w:rsidR="007C007B" w:rsidRPr="00DE1290" w:rsidRDefault="007C007B" w:rsidP="00A623A9">
      <w:pPr>
        <w:spacing w:after="0"/>
        <w:jc w:val="both"/>
        <w:rPr>
          <w:rFonts w:ascii="Times New Roman" w:hAnsi="Times New Roman"/>
          <w:sz w:val="24"/>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 ATRIBUȚII GENERALE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7C007B" w:rsidRDefault="007C007B"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7C007B" w:rsidRPr="00623620" w:rsidRDefault="007C007B" w:rsidP="00A623A9">
      <w:pPr>
        <w:spacing w:after="0"/>
        <w:jc w:val="both"/>
        <w:rPr>
          <w:rFonts w:ascii="Times New Roman" w:hAnsi="Times New Roman"/>
          <w:sz w:val="10"/>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II. ATRIBUȚII SPECIFICE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 xml:space="preserve">asigurarea </w:t>
      </w:r>
      <w:r>
        <w:rPr>
          <w:rFonts w:ascii="Times New Roman" w:hAnsi="Times New Roman"/>
          <w:sz w:val="24"/>
          <w:szCs w:val="24"/>
        </w:rPr>
        <w:t>orientării profesionale</w:t>
      </w:r>
      <w:r w:rsidRPr="00DE1290">
        <w:rPr>
          <w:rFonts w:ascii="Times New Roman" w:hAnsi="Times New Roman"/>
          <w:sz w:val="24"/>
          <w:szCs w:val="24"/>
        </w:rPr>
        <w:t xml:space="preserve"> a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 și completările ulterioare, și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precum și întârzierile personalului didactic auxiliar și nedidactic, de la programul de lucru;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 xml:space="preserve">reprezentanții instituțiilor cu drept de </w:t>
      </w:r>
      <w:r w:rsidRPr="00DE1290">
        <w:rPr>
          <w:rFonts w:ascii="Times New Roman" w:hAnsi="Times New Roman"/>
          <w:sz w:val="24"/>
          <w:szCs w:val="24"/>
        </w:rPr>
        <w:lastRenderedPageBreak/>
        <w:t>îndrumare și control asupra unităților de învățământ, precum și persoanele care participă la procesul de monitorizare și evaluare a calității sistemului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7C007B" w:rsidRPr="009F4418" w:rsidRDefault="007C007B" w:rsidP="00635D56">
      <w:pPr>
        <w:spacing w:after="0"/>
        <w:jc w:val="center"/>
        <w:rPr>
          <w:i/>
          <w:szCs w:val="24"/>
        </w:rPr>
      </w:pPr>
    </w:p>
    <w:p w:rsidR="007C007B" w:rsidRDefault="007C007B"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7C007B" w:rsidRDefault="007C007B"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7C007B" w:rsidRDefault="007C007B" w:rsidP="009F4418">
      <w:pPr>
        <w:spacing w:after="0" w:line="240" w:lineRule="auto"/>
        <w:rPr>
          <w:rFonts w:ascii="Times New Roman" w:hAnsi="Times New Roman"/>
          <w:b/>
          <w:sz w:val="24"/>
          <w:szCs w:val="24"/>
        </w:rPr>
        <w:sectPr w:rsidR="007C007B" w:rsidSect="007C007B">
          <w:headerReference w:type="default" r:id="rId58"/>
          <w:footerReference w:type="default" r:id="rId59"/>
          <w:pgSz w:w="11907" w:h="16839" w:code="9"/>
          <w:pgMar w:top="851" w:right="851" w:bottom="851" w:left="851" w:header="0" w:footer="0" w:gutter="0"/>
          <w:pgNumType w:start="1"/>
          <w:cols w:space="708"/>
          <w:docGrid w:linePitch="360"/>
        </w:sectPr>
      </w:pPr>
    </w:p>
    <w:p w:rsidR="007C007B" w:rsidRPr="00DE1290" w:rsidRDefault="007C007B" w:rsidP="00B46651">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7C007B" w:rsidRPr="00623620" w:rsidRDefault="007C007B"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7C007B" w:rsidRPr="00A623A9" w:rsidRDefault="007C007B"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w:t>
      </w:r>
      <w:r w:rsidRPr="00B46651">
        <w:rPr>
          <w:rFonts w:ascii="Times New Roman" w:hAnsi="Times New Roman"/>
          <w:sz w:val="28"/>
          <w:szCs w:val="24"/>
        </w:rPr>
        <w:t>Unitate de învățământ gimnazial</w:t>
      </w:r>
    </w:p>
    <w:p w:rsidR="007C007B" w:rsidRPr="00CA6C36" w:rsidRDefault="007C007B" w:rsidP="00635D56">
      <w:pPr>
        <w:spacing w:line="240" w:lineRule="auto"/>
        <w:jc w:val="center"/>
        <w:rPr>
          <w:rFonts w:ascii="Times New Roman" w:hAnsi="Times New Roman"/>
          <w:sz w:val="14"/>
          <w:szCs w:val="24"/>
        </w:rPr>
      </w:pP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0E406F">
        <w:rPr>
          <w:rFonts w:ascii="Times New Roman" w:hAnsi="Times New Roman"/>
          <w:noProof/>
          <w:sz w:val="24"/>
          <w:szCs w:val="24"/>
        </w:rPr>
        <w:t>ŞCOALA GIMNAZIALĂ,  comuna Cazasu, jud.Brăila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Studii: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Anul absolvirii: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Specialitatea: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Gradul didactic:</w:t>
      </w: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7C007B" w:rsidRPr="00623620" w:rsidRDefault="007C007B" w:rsidP="00C22751">
      <w:pPr>
        <w:spacing w:after="0"/>
        <w:rPr>
          <w:rFonts w:ascii="Times New Roman" w:hAnsi="Times New Roman"/>
          <w:b/>
          <w:sz w:val="14"/>
          <w:szCs w:val="24"/>
        </w:rPr>
      </w:pPr>
    </w:p>
    <w:p w:rsidR="007C007B" w:rsidRDefault="007C007B"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7C007B" w:rsidRDefault="007C007B"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7C007B" w:rsidRPr="00623620" w:rsidRDefault="007C007B" w:rsidP="00A623A9">
      <w:pPr>
        <w:spacing w:after="0"/>
        <w:jc w:val="both"/>
        <w:rPr>
          <w:rFonts w:ascii="Times New Roman" w:hAnsi="Times New Roman"/>
          <w:b/>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7C007B" w:rsidRDefault="007C007B"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7C007B" w:rsidRPr="00623620" w:rsidRDefault="007C007B" w:rsidP="00A623A9">
      <w:pPr>
        <w:spacing w:after="0"/>
        <w:jc w:val="both"/>
        <w:rPr>
          <w:rFonts w:ascii="Times New Roman" w:hAnsi="Times New Roman"/>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7C007B" w:rsidRDefault="007C007B"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prevederile legislației și actelor normative subsecvente Legii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deciziile emise de inspectorul școlar general;</w:t>
      </w:r>
    </w:p>
    <w:p w:rsidR="007C007B" w:rsidRPr="00B46651"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hotărârile consiliului de administrație al unității de învățământ.</w:t>
      </w:r>
    </w:p>
    <w:p w:rsidR="007C007B" w:rsidRPr="00DE1290" w:rsidRDefault="007C007B" w:rsidP="00A623A9">
      <w:pPr>
        <w:spacing w:after="0"/>
        <w:jc w:val="both"/>
        <w:rPr>
          <w:rFonts w:ascii="Times New Roman" w:hAnsi="Times New Roman"/>
          <w:sz w:val="24"/>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 ATRIBUȚII GENERALE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7C007B" w:rsidRDefault="007C007B"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7C007B" w:rsidRPr="00623620" w:rsidRDefault="007C007B" w:rsidP="00A623A9">
      <w:pPr>
        <w:spacing w:after="0"/>
        <w:jc w:val="both"/>
        <w:rPr>
          <w:rFonts w:ascii="Times New Roman" w:hAnsi="Times New Roman"/>
          <w:sz w:val="10"/>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II. ATRIBUȚII SPECIFICE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 xml:space="preserve">asigurarea </w:t>
      </w:r>
      <w:r>
        <w:rPr>
          <w:rFonts w:ascii="Times New Roman" w:hAnsi="Times New Roman"/>
          <w:sz w:val="24"/>
          <w:szCs w:val="24"/>
        </w:rPr>
        <w:t>orientării profesionale</w:t>
      </w:r>
      <w:r w:rsidRPr="00DE1290">
        <w:rPr>
          <w:rFonts w:ascii="Times New Roman" w:hAnsi="Times New Roman"/>
          <w:sz w:val="24"/>
          <w:szCs w:val="24"/>
        </w:rPr>
        <w:t xml:space="preserve"> a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 și completările ulterioare, și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precum și întârzierile personalului didactic auxiliar și nedidactic, de la programul de lucru;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 xml:space="preserve">reprezentanții instituțiilor cu drept de </w:t>
      </w:r>
      <w:r w:rsidRPr="00DE1290">
        <w:rPr>
          <w:rFonts w:ascii="Times New Roman" w:hAnsi="Times New Roman"/>
          <w:sz w:val="24"/>
          <w:szCs w:val="24"/>
        </w:rPr>
        <w:lastRenderedPageBreak/>
        <w:t>îndrumare și control asupra unităților de învățământ, precum și persoanele care participă la procesul de monitorizare și evaluare a calității sistemului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7C007B" w:rsidRPr="009F4418" w:rsidRDefault="007C007B" w:rsidP="00635D56">
      <w:pPr>
        <w:spacing w:after="0"/>
        <w:jc w:val="center"/>
        <w:rPr>
          <w:i/>
          <w:szCs w:val="24"/>
        </w:rPr>
      </w:pPr>
    </w:p>
    <w:p w:rsidR="007C007B" w:rsidRDefault="007C007B"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7C007B" w:rsidRDefault="007C007B"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7C007B" w:rsidRDefault="007C007B" w:rsidP="009F4418">
      <w:pPr>
        <w:spacing w:after="0" w:line="240" w:lineRule="auto"/>
        <w:rPr>
          <w:rFonts w:ascii="Times New Roman" w:hAnsi="Times New Roman"/>
          <w:b/>
          <w:sz w:val="24"/>
          <w:szCs w:val="24"/>
        </w:rPr>
        <w:sectPr w:rsidR="007C007B" w:rsidSect="007C007B">
          <w:headerReference w:type="default" r:id="rId60"/>
          <w:footerReference w:type="default" r:id="rId61"/>
          <w:pgSz w:w="11907" w:h="16839" w:code="9"/>
          <w:pgMar w:top="851" w:right="851" w:bottom="851" w:left="851" w:header="0" w:footer="0" w:gutter="0"/>
          <w:pgNumType w:start="1"/>
          <w:cols w:space="708"/>
          <w:docGrid w:linePitch="360"/>
        </w:sectPr>
      </w:pPr>
    </w:p>
    <w:p w:rsidR="007C007B" w:rsidRPr="00DE1290" w:rsidRDefault="007C007B" w:rsidP="00B46651">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7C007B" w:rsidRPr="00623620" w:rsidRDefault="007C007B"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7C007B" w:rsidRPr="00A623A9" w:rsidRDefault="007C007B"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w:t>
      </w:r>
      <w:r w:rsidRPr="00B46651">
        <w:rPr>
          <w:rFonts w:ascii="Times New Roman" w:hAnsi="Times New Roman"/>
          <w:sz w:val="28"/>
          <w:szCs w:val="24"/>
        </w:rPr>
        <w:t>Unitate de învățământ gimnazial</w:t>
      </w:r>
    </w:p>
    <w:p w:rsidR="007C007B" w:rsidRPr="00CA6C36" w:rsidRDefault="007C007B" w:rsidP="00635D56">
      <w:pPr>
        <w:spacing w:line="240" w:lineRule="auto"/>
        <w:jc w:val="center"/>
        <w:rPr>
          <w:rFonts w:ascii="Times New Roman" w:hAnsi="Times New Roman"/>
          <w:sz w:val="14"/>
          <w:szCs w:val="24"/>
        </w:rPr>
      </w:pP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0E406F">
        <w:rPr>
          <w:rFonts w:ascii="Times New Roman" w:hAnsi="Times New Roman"/>
          <w:noProof/>
          <w:sz w:val="24"/>
          <w:szCs w:val="24"/>
        </w:rPr>
        <w:t>ŞCOALA GIMNAZIALĂ, comuna Chiscani, jud.Brăila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Studii: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Anul absolvirii: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Specialitatea: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Gradul didactic:</w:t>
      </w: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7C007B" w:rsidRPr="00623620" w:rsidRDefault="007C007B" w:rsidP="00C22751">
      <w:pPr>
        <w:spacing w:after="0"/>
        <w:rPr>
          <w:rFonts w:ascii="Times New Roman" w:hAnsi="Times New Roman"/>
          <w:b/>
          <w:sz w:val="14"/>
          <w:szCs w:val="24"/>
        </w:rPr>
      </w:pPr>
    </w:p>
    <w:p w:rsidR="007C007B" w:rsidRDefault="007C007B"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7C007B" w:rsidRDefault="007C007B"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7C007B" w:rsidRPr="00623620" w:rsidRDefault="007C007B" w:rsidP="00A623A9">
      <w:pPr>
        <w:spacing w:after="0"/>
        <w:jc w:val="both"/>
        <w:rPr>
          <w:rFonts w:ascii="Times New Roman" w:hAnsi="Times New Roman"/>
          <w:b/>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7C007B" w:rsidRDefault="007C007B"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7C007B" w:rsidRPr="00623620" w:rsidRDefault="007C007B" w:rsidP="00A623A9">
      <w:pPr>
        <w:spacing w:after="0"/>
        <w:jc w:val="both"/>
        <w:rPr>
          <w:rFonts w:ascii="Times New Roman" w:hAnsi="Times New Roman"/>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7C007B" w:rsidRDefault="007C007B"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prevederile legislației și actelor normative subsecvente Legii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deciziile emise de inspectorul școlar general;</w:t>
      </w:r>
    </w:p>
    <w:p w:rsidR="007C007B" w:rsidRPr="00B46651"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hotărârile consiliului de administrație al unității de învățământ.</w:t>
      </w:r>
    </w:p>
    <w:p w:rsidR="007C007B" w:rsidRPr="00DE1290" w:rsidRDefault="007C007B" w:rsidP="00A623A9">
      <w:pPr>
        <w:spacing w:after="0"/>
        <w:jc w:val="both"/>
        <w:rPr>
          <w:rFonts w:ascii="Times New Roman" w:hAnsi="Times New Roman"/>
          <w:sz w:val="24"/>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 ATRIBUȚII GENERALE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7C007B" w:rsidRDefault="007C007B"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7C007B" w:rsidRPr="00623620" w:rsidRDefault="007C007B" w:rsidP="00A623A9">
      <w:pPr>
        <w:spacing w:after="0"/>
        <w:jc w:val="both"/>
        <w:rPr>
          <w:rFonts w:ascii="Times New Roman" w:hAnsi="Times New Roman"/>
          <w:sz w:val="10"/>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II. ATRIBUȚII SPECIFICE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 xml:space="preserve">asigurarea </w:t>
      </w:r>
      <w:r>
        <w:rPr>
          <w:rFonts w:ascii="Times New Roman" w:hAnsi="Times New Roman"/>
          <w:sz w:val="24"/>
          <w:szCs w:val="24"/>
        </w:rPr>
        <w:t>orientării profesionale</w:t>
      </w:r>
      <w:r w:rsidRPr="00DE1290">
        <w:rPr>
          <w:rFonts w:ascii="Times New Roman" w:hAnsi="Times New Roman"/>
          <w:sz w:val="24"/>
          <w:szCs w:val="24"/>
        </w:rPr>
        <w:t xml:space="preserve"> a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 și completările ulterioare, și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precum și întârzierile personalului didactic auxiliar și nedidactic, de la programul de lucru;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 xml:space="preserve">reprezentanții instituțiilor cu drept de </w:t>
      </w:r>
      <w:r w:rsidRPr="00DE1290">
        <w:rPr>
          <w:rFonts w:ascii="Times New Roman" w:hAnsi="Times New Roman"/>
          <w:sz w:val="24"/>
          <w:szCs w:val="24"/>
        </w:rPr>
        <w:lastRenderedPageBreak/>
        <w:t>îndrumare și control asupra unităților de învățământ, precum și persoanele care participă la procesul de monitorizare și evaluare a calității sistemului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7C007B" w:rsidRPr="009F4418" w:rsidRDefault="007C007B" w:rsidP="00635D56">
      <w:pPr>
        <w:spacing w:after="0"/>
        <w:jc w:val="center"/>
        <w:rPr>
          <w:i/>
          <w:szCs w:val="24"/>
        </w:rPr>
      </w:pPr>
    </w:p>
    <w:p w:rsidR="007C007B" w:rsidRDefault="007C007B"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7C007B" w:rsidRDefault="007C007B"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7C007B" w:rsidRDefault="007C007B" w:rsidP="009F4418">
      <w:pPr>
        <w:spacing w:after="0" w:line="240" w:lineRule="auto"/>
        <w:rPr>
          <w:rFonts w:ascii="Times New Roman" w:hAnsi="Times New Roman"/>
          <w:b/>
          <w:sz w:val="24"/>
          <w:szCs w:val="24"/>
        </w:rPr>
        <w:sectPr w:rsidR="007C007B" w:rsidSect="007C007B">
          <w:headerReference w:type="default" r:id="rId62"/>
          <w:footerReference w:type="default" r:id="rId63"/>
          <w:pgSz w:w="11907" w:h="16839" w:code="9"/>
          <w:pgMar w:top="851" w:right="851" w:bottom="851" w:left="851" w:header="0" w:footer="0" w:gutter="0"/>
          <w:pgNumType w:start="1"/>
          <w:cols w:space="708"/>
          <w:docGrid w:linePitch="360"/>
        </w:sectPr>
      </w:pPr>
    </w:p>
    <w:p w:rsidR="007C007B" w:rsidRPr="00DE1290" w:rsidRDefault="007C007B" w:rsidP="00B46651">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7C007B" w:rsidRPr="00623620" w:rsidRDefault="007C007B"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7C007B" w:rsidRPr="00A623A9" w:rsidRDefault="007C007B"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w:t>
      </w:r>
      <w:r w:rsidRPr="00B46651">
        <w:rPr>
          <w:rFonts w:ascii="Times New Roman" w:hAnsi="Times New Roman"/>
          <w:sz w:val="28"/>
          <w:szCs w:val="24"/>
        </w:rPr>
        <w:t>Unitate de învățământ gimnazial</w:t>
      </w:r>
    </w:p>
    <w:p w:rsidR="007C007B" w:rsidRPr="00CA6C36" w:rsidRDefault="007C007B" w:rsidP="00635D56">
      <w:pPr>
        <w:spacing w:line="240" w:lineRule="auto"/>
        <w:jc w:val="center"/>
        <w:rPr>
          <w:rFonts w:ascii="Times New Roman" w:hAnsi="Times New Roman"/>
          <w:sz w:val="14"/>
          <w:szCs w:val="24"/>
        </w:rPr>
      </w:pP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0E406F">
        <w:rPr>
          <w:rFonts w:ascii="Times New Roman" w:hAnsi="Times New Roman"/>
          <w:noProof/>
          <w:sz w:val="24"/>
          <w:szCs w:val="24"/>
        </w:rPr>
        <w:t>ŞCOALA GIMNAZIALĂ,comuna Ciocile, jud.Brăila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Studii: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Anul absolvirii: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Specialitatea: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Gradul didactic:</w:t>
      </w: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7C007B" w:rsidRPr="00623620" w:rsidRDefault="007C007B" w:rsidP="00C22751">
      <w:pPr>
        <w:spacing w:after="0"/>
        <w:rPr>
          <w:rFonts w:ascii="Times New Roman" w:hAnsi="Times New Roman"/>
          <w:b/>
          <w:sz w:val="14"/>
          <w:szCs w:val="24"/>
        </w:rPr>
      </w:pPr>
    </w:p>
    <w:p w:rsidR="007C007B" w:rsidRDefault="007C007B"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7C007B" w:rsidRDefault="007C007B"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7C007B" w:rsidRPr="00623620" w:rsidRDefault="007C007B" w:rsidP="00A623A9">
      <w:pPr>
        <w:spacing w:after="0"/>
        <w:jc w:val="both"/>
        <w:rPr>
          <w:rFonts w:ascii="Times New Roman" w:hAnsi="Times New Roman"/>
          <w:b/>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7C007B" w:rsidRDefault="007C007B"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7C007B" w:rsidRPr="00623620" w:rsidRDefault="007C007B" w:rsidP="00A623A9">
      <w:pPr>
        <w:spacing w:after="0"/>
        <w:jc w:val="both"/>
        <w:rPr>
          <w:rFonts w:ascii="Times New Roman" w:hAnsi="Times New Roman"/>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7C007B" w:rsidRDefault="007C007B"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prevederile legislației și actelor normative subsecvente Legii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deciziile emise de inspectorul școlar general;</w:t>
      </w:r>
    </w:p>
    <w:p w:rsidR="007C007B" w:rsidRPr="00B46651"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hotărârile consiliului de administrație al unității de învățământ.</w:t>
      </w:r>
    </w:p>
    <w:p w:rsidR="007C007B" w:rsidRPr="00DE1290" w:rsidRDefault="007C007B" w:rsidP="00A623A9">
      <w:pPr>
        <w:spacing w:after="0"/>
        <w:jc w:val="both"/>
        <w:rPr>
          <w:rFonts w:ascii="Times New Roman" w:hAnsi="Times New Roman"/>
          <w:sz w:val="24"/>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 ATRIBUȚII GENERALE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7C007B" w:rsidRDefault="007C007B"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7C007B" w:rsidRPr="00623620" w:rsidRDefault="007C007B" w:rsidP="00A623A9">
      <w:pPr>
        <w:spacing w:after="0"/>
        <w:jc w:val="both"/>
        <w:rPr>
          <w:rFonts w:ascii="Times New Roman" w:hAnsi="Times New Roman"/>
          <w:sz w:val="10"/>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II. ATRIBUȚII SPECIFICE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 xml:space="preserve">asigurarea </w:t>
      </w:r>
      <w:r>
        <w:rPr>
          <w:rFonts w:ascii="Times New Roman" w:hAnsi="Times New Roman"/>
          <w:sz w:val="24"/>
          <w:szCs w:val="24"/>
        </w:rPr>
        <w:t>orientării profesionale</w:t>
      </w:r>
      <w:r w:rsidRPr="00DE1290">
        <w:rPr>
          <w:rFonts w:ascii="Times New Roman" w:hAnsi="Times New Roman"/>
          <w:sz w:val="24"/>
          <w:szCs w:val="24"/>
        </w:rPr>
        <w:t xml:space="preserve"> a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 și completările ulterioare, și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precum și întârzierile personalului didactic auxiliar și nedidactic, de la programul de lucru;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 xml:space="preserve">reprezentanții instituțiilor cu drept de </w:t>
      </w:r>
      <w:r w:rsidRPr="00DE1290">
        <w:rPr>
          <w:rFonts w:ascii="Times New Roman" w:hAnsi="Times New Roman"/>
          <w:sz w:val="24"/>
          <w:szCs w:val="24"/>
        </w:rPr>
        <w:lastRenderedPageBreak/>
        <w:t>îndrumare și control asupra unităților de învățământ, precum și persoanele care participă la procesul de monitorizare și evaluare a calității sistemului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7C007B" w:rsidRPr="009F4418" w:rsidRDefault="007C007B" w:rsidP="00635D56">
      <w:pPr>
        <w:spacing w:after="0"/>
        <w:jc w:val="center"/>
        <w:rPr>
          <w:i/>
          <w:szCs w:val="24"/>
        </w:rPr>
      </w:pPr>
    </w:p>
    <w:p w:rsidR="007C007B" w:rsidRDefault="007C007B"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7C007B" w:rsidRDefault="007C007B"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7C007B" w:rsidRDefault="007C007B" w:rsidP="009F4418">
      <w:pPr>
        <w:spacing w:after="0" w:line="240" w:lineRule="auto"/>
        <w:rPr>
          <w:rFonts w:ascii="Times New Roman" w:hAnsi="Times New Roman"/>
          <w:b/>
          <w:sz w:val="24"/>
          <w:szCs w:val="24"/>
        </w:rPr>
        <w:sectPr w:rsidR="007C007B" w:rsidSect="007C007B">
          <w:headerReference w:type="default" r:id="rId64"/>
          <w:footerReference w:type="default" r:id="rId65"/>
          <w:pgSz w:w="11907" w:h="16839" w:code="9"/>
          <w:pgMar w:top="851" w:right="851" w:bottom="851" w:left="851" w:header="0" w:footer="0" w:gutter="0"/>
          <w:pgNumType w:start="1"/>
          <w:cols w:space="708"/>
          <w:docGrid w:linePitch="360"/>
        </w:sectPr>
      </w:pPr>
    </w:p>
    <w:p w:rsidR="007C007B" w:rsidRPr="00DE1290" w:rsidRDefault="007C007B" w:rsidP="00B46651">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7C007B" w:rsidRPr="00623620" w:rsidRDefault="007C007B"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7C007B" w:rsidRPr="00A623A9" w:rsidRDefault="007C007B"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w:t>
      </w:r>
      <w:r w:rsidRPr="00B46651">
        <w:rPr>
          <w:rFonts w:ascii="Times New Roman" w:hAnsi="Times New Roman"/>
          <w:sz w:val="28"/>
          <w:szCs w:val="24"/>
        </w:rPr>
        <w:t>Unitate de învățământ gimnazial</w:t>
      </w:r>
    </w:p>
    <w:p w:rsidR="007C007B" w:rsidRPr="00CA6C36" w:rsidRDefault="007C007B" w:rsidP="00635D56">
      <w:pPr>
        <w:spacing w:line="240" w:lineRule="auto"/>
        <w:jc w:val="center"/>
        <w:rPr>
          <w:rFonts w:ascii="Times New Roman" w:hAnsi="Times New Roman"/>
          <w:sz w:val="14"/>
          <w:szCs w:val="24"/>
        </w:rPr>
      </w:pP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0E406F">
        <w:rPr>
          <w:rFonts w:ascii="Times New Roman" w:hAnsi="Times New Roman"/>
          <w:noProof/>
          <w:sz w:val="24"/>
          <w:szCs w:val="24"/>
        </w:rPr>
        <w:t>ŞCOALA GIMNAZIALĂ, comuna Cireșu, jud.Brăila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Studii: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Anul absolvirii: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Specialitatea: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Gradul didactic:</w:t>
      </w: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7C007B" w:rsidRPr="00623620" w:rsidRDefault="007C007B" w:rsidP="00C22751">
      <w:pPr>
        <w:spacing w:after="0"/>
        <w:rPr>
          <w:rFonts w:ascii="Times New Roman" w:hAnsi="Times New Roman"/>
          <w:b/>
          <w:sz w:val="14"/>
          <w:szCs w:val="24"/>
        </w:rPr>
      </w:pPr>
    </w:p>
    <w:p w:rsidR="007C007B" w:rsidRDefault="007C007B"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7C007B" w:rsidRDefault="007C007B"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7C007B" w:rsidRPr="00623620" w:rsidRDefault="007C007B" w:rsidP="00A623A9">
      <w:pPr>
        <w:spacing w:after="0"/>
        <w:jc w:val="both"/>
        <w:rPr>
          <w:rFonts w:ascii="Times New Roman" w:hAnsi="Times New Roman"/>
          <w:b/>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7C007B" w:rsidRDefault="007C007B"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7C007B" w:rsidRPr="00623620" w:rsidRDefault="007C007B" w:rsidP="00A623A9">
      <w:pPr>
        <w:spacing w:after="0"/>
        <w:jc w:val="both"/>
        <w:rPr>
          <w:rFonts w:ascii="Times New Roman" w:hAnsi="Times New Roman"/>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7C007B" w:rsidRDefault="007C007B"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prevederile legislației și actelor normative subsecvente Legii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deciziile emise de inspectorul școlar general;</w:t>
      </w:r>
    </w:p>
    <w:p w:rsidR="007C007B" w:rsidRPr="00B46651"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hotărârile consiliului de administrație al unității de învățământ.</w:t>
      </w:r>
    </w:p>
    <w:p w:rsidR="007C007B" w:rsidRPr="00DE1290" w:rsidRDefault="007C007B" w:rsidP="00A623A9">
      <w:pPr>
        <w:spacing w:after="0"/>
        <w:jc w:val="both"/>
        <w:rPr>
          <w:rFonts w:ascii="Times New Roman" w:hAnsi="Times New Roman"/>
          <w:sz w:val="24"/>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 ATRIBUȚII GENERALE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7C007B" w:rsidRDefault="007C007B"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7C007B" w:rsidRPr="00623620" w:rsidRDefault="007C007B" w:rsidP="00A623A9">
      <w:pPr>
        <w:spacing w:after="0"/>
        <w:jc w:val="both"/>
        <w:rPr>
          <w:rFonts w:ascii="Times New Roman" w:hAnsi="Times New Roman"/>
          <w:sz w:val="10"/>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II. ATRIBUȚII SPECIFICE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 xml:space="preserve">asigurarea </w:t>
      </w:r>
      <w:r>
        <w:rPr>
          <w:rFonts w:ascii="Times New Roman" w:hAnsi="Times New Roman"/>
          <w:sz w:val="24"/>
          <w:szCs w:val="24"/>
        </w:rPr>
        <w:t>orientării profesionale</w:t>
      </w:r>
      <w:r w:rsidRPr="00DE1290">
        <w:rPr>
          <w:rFonts w:ascii="Times New Roman" w:hAnsi="Times New Roman"/>
          <w:sz w:val="24"/>
          <w:szCs w:val="24"/>
        </w:rPr>
        <w:t xml:space="preserve"> a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 și completările ulterioare, și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precum și întârzierile personalului didactic auxiliar și nedidactic, de la programul de lucru;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 xml:space="preserve">reprezentanții instituțiilor cu drept de </w:t>
      </w:r>
      <w:r w:rsidRPr="00DE1290">
        <w:rPr>
          <w:rFonts w:ascii="Times New Roman" w:hAnsi="Times New Roman"/>
          <w:sz w:val="24"/>
          <w:szCs w:val="24"/>
        </w:rPr>
        <w:lastRenderedPageBreak/>
        <w:t>îndrumare și control asupra unităților de învățământ, precum și persoanele care participă la procesul de monitorizare și evaluare a calității sistemului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7C007B" w:rsidRPr="009F4418" w:rsidRDefault="007C007B" w:rsidP="00635D56">
      <w:pPr>
        <w:spacing w:after="0"/>
        <w:jc w:val="center"/>
        <w:rPr>
          <w:i/>
          <w:szCs w:val="24"/>
        </w:rPr>
      </w:pPr>
    </w:p>
    <w:p w:rsidR="007C007B" w:rsidRDefault="007C007B"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7C007B" w:rsidRDefault="007C007B"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7C007B" w:rsidRDefault="007C007B" w:rsidP="009F4418">
      <w:pPr>
        <w:spacing w:after="0" w:line="240" w:lineRule="auto"/>
        <w:rPr>
          <w:rFonts w:ascii="Times New Roman" w:hAnsi="Times New Roman"/>
          <w:b/>
          <w:sz w:val="24"/>
          <w:szCs w:val="24"/>
        </w:rPr>
        <w:sectPr w:rsidR="007C007B" w:rsidSect="007C007B">
          <w:headerReference w:type="default" r:id="rId66"/>
          <w:footerReference w:type="default" r:id="rId67"/>
          <w:pgSz w:w="11907" w:h="16839" w:code="9"/>
          <w:pgMar w:top="851" w:right="851" w:bottom="851" w:left="851" w:header="0" w:footer="0" w:gutter="0"/>
          <w:pgNumType w:start="1"/>
          <w:cols w:space="708"/>
          <w:docGrid w:linePitch="360"/>
        </w:sectPr>
      </w:pPr>
    </w:p>
    <w:p w:rsidR="007C007B" w:rsidRPr="00DE1290" w:rsidRDefault="007C007B" w:rsidP="00B46651">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7C007B" w:rsidRPr="00623620" w:rsidRDefault="007C007B"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7C007B" w:rsidRPr="00A623A9" w:rsidRDefault="007C007B"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w:t>
      </w:r>
      <w:r w:rsidRPr="00B46651">
        <w:rPr>
          <w:rFonts w:ascii="Times New Roman" w:hAnsi="Times New Roman"/>
          <w:sz w:val="28"/>
          <w:szCs w:val="24"/>
        </w:rPr>
        <w:t>Unitate de învățământ gimnazial</w:t>
      </w:r>
    </w:p>
    <w:p w:rsidR="007C007B" w:rsidRPr="00CA6C36" w:rsidRDefault="007C007B" w:rsidP="00635D56">
      <w:pPr>
        <w:spacing w:line="240" w:lineRule="auto"/>
        <w:jc w:val="center"/>
        <w:rPr>
          <w:rFonts w:ascii="Times New Roman" w:hAnsi="Times New Roman"/>
          <w:sz w:val="14"/>
          <w:szCs w:val="24"/>
        </w:rPr>
      </w:pP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0E406F">
        <w:rPr>
          <w:rFonts w:ascii="Times New Roman" w:hAnsi="Times New Roman"/>
          <w:noProof/>
          <w:sz w:val="24"/>
          <w:szCs w:val="24"/>
        </w:rPr>
        <w:t>ŞCOALA GIMNAZIALĂ, comuna Dudeşti,jud.Brăila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Studii: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Anul absolvirii: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Specialitatea: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Gradul didactic:</w:t>
      </w: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7C007B" w:rsidRPr="00623620" w:rsidRDefault="007C007B" w:rsidP="00C22751">
      <w:pPr>
        <w:spacing w:after="0"/>
        <w:rPr>
          <w:rFonts w:ascii="Times New Roman" w:hAnsi="Times New Roman"/>
          <w:b/>
          <w:sz w:val="14"/>
          <w:szCs w:val="24"/>
        </w:rPr>
      </w:pPr>
    </w:p>
    <w:p w:rsidR="007C007B" w:rsidRDefault="007C007B"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7C007B" w:rsidRDefault="007C007B"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7C007B" w:rsidRPr="00623620" w:rsidRDefault="007C007B" w:rsidP="00A623A9">
      <w:pPr>
        <w:spacing w:after="0"/>
        <w:jc w:val="both"/>
        <w:rPr>
          <w:rFonts w:ascii="Times New Roman" w:hAnsi="Times New Roman"/>
          <w:b/>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7C007B" w:rsidRDefault="007C007B"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7C007B" w:rsidRPr="00623620" w:rsidRDefault="007C007B" w:rsidP="00A623A9">
      <w:pPr>
        <w:spacing w:after="0"/>
        <w:jc w:val="both"/>
        <w:rPr>
          <w:rFonts w:ascii="Times New Roman" w:hAnsi="Times New Roman"/>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7C007B" w:rsidRDefault="007C007B"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prevederile legislației și actelor normative subsecvente Legii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deciziile emise de inspectorul școlar general;</w:t>
      </w:r>
    </w:p>
    <w:p w:rsidR="007C007B" w:rsidRPr="00B46651"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hotărârile consiliului de administrație al unității de învățământ.</w:t>
      </w:r>
    </w:p>
    <w:p w:rsidR="007C007B" w:rsidRPr="00DE1290" w:rsidRDefault="007C007B" w:rsidP="00A623A9">
      <w:pPr>
        <w:spacing w:after="0"/>
        <w:jc w:val="both"/>
        <w:rPr>
          <w:rFonts w:ascii="Times New Roman" w:hAnsi="Times New Roman"/>
          <w:sz w:val="24"/>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 ATRIBUȚII GENERALE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7C007B" w:rsidRDefault="007C007B"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7C007B" w:rsidRPr="00623620" w:rsidRDefault="007C007B" w:rsidP="00A623A9">
      <w:pPr>
        <w:spacing w:after="0"/>
        <w:jc w:val="both"/>
        <w:rPr>
          <w:rFonts w:ascii="Times New Roman" w:hAnsi="Times New Roman"/>
          <w:sz w:val="10"/>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II. ATRIBUȚII SPECIFICE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 xml:space="preserve">asigurarea </w:t>
      </w:r>
      <w:r>
        <w:rPr>
          <w:rFonts w:ascii="Times New Roman" w:hAnsi="Times New Roman"/>
          <w:sz w:val="24"/>
          <w:szCs w:val="24"/>
        </w:rPr>
        <w:t>orientării profesionale</w:t>
      </w:r>
      <w:r w:rsidRPr="00DE1290">
        <w:rPr>
          <w:rFonts w:ascii="Times New Roman" w:hAnsi="Times New Roman"/>
          <w:sz w:val="24"/>
          <w:szCs w:val="24"/>
        </w:rPr>
        <w:t xml:space="preserve"> a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 și completările ulterioare, și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precum și întârzierile personalului didactic auxiliar și nedidactic, de la programul de lucru;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 xml:space="preserve">reprezentanții instituțiilor cu drept de </w:t>
      </w:r>
      <w:r w:rsidRPr="00DE1290">
        <w:rPr>
          <w:rFonts w:ascii="Times New Roman" w:hAnsi="Times New Roman"/>
          <w:sz w:val="24"/>
          <w:szCs w:val="24"/>
        </w:rPr>
        <w:lastRenderedPageBreak/>
        <w:t>îndrumare și control asupra unităților de învățământ, precum și persoanele care participă la procesul de monitorizare și evaluare a calității sistemului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7C007B" w:rsidRPr="009F4418" w:rsidRDefault="007C007B" w:rsidP="00635D56">
      <w:pPr>
        <w:spacing w:after="0"/>
        <w:jc w:val="center"/>
        <w:rPr>
          <w:i/>
          <w:szCs w:val="24"/>
        </w:rPr>
      </w:pPr>
    </w:p>
    <w:p w:rsidR="007C007B" w:rsidRDefault="007C007B"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7C007B" w:rsidRDefault="007C007B"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7C007B" w:rsidRDefault="007C007B" w:rsidP="009F4418">
      <w:pPr>
        <w:spacing w:after="0" w:line="240" w:lineRule="auto"/>
        <w:rPr>
          <w:rFonts w:ascii="Times New Roman" w:hAnsi="Times New Roman"/>
          <w:b/>
          <w:sz w:val="24"/>
          <w:szCs w:val="24"/>
        </w:rPr>
        <w:sectPr w:rsidR="007C007B" w:rsidSect="007C007B">
          <w:headerReference w:type="default" r:id="rId68"/>
          <w:footerReference w:type="default" r:id="rId69"/>
          <w:pgSz w:w="11907" w:h="16839" w:code="9"/>
          <w:pgMar w:top="851" w:right="851" w:bottom="851" w:left="851" w:header="0" w:footer="0" w:gutter="0"/>
          <w:pgNumType w:start="1"/>
          <w:cols w:space="708"/>
          <w:docGrid w:linePitch="360"/>
        </w:sectPr>
      </w:pPr>
    </w:p>
    <w:p w:rsidR="007C007B" w:rsidRPr="00DE1290" w:rsidRDefault="007C007B" w:rsidP="00B46651">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7C007B" w:rsidRPr="00623620" w:rsidRDefault="007C007B"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7C007B" w:rsidRPr="00A623A9" w:rsidRDefault="007C007B"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w:t>
      </w:r>
      <w:r w:rsidRPr="00B46651">
        <w:rPr>
          <w:rFonts w:ascii="Times New Roman" w:hAnsi="Times New Roman"/>
          <w:sz w:val="28"/>
          <w:szCs w:val="24"/>
        </w:rPr>
        <w:t>Unitate de învățământ gimnazial</w:t>
      </w:r>
    </w:p>
    <w:p w:rsidR="007C007B" w:rsidRPr="00CA6C36" w:rsidRDefault="007C007B" w:rsidP="00635D56">
      <w:pPr>
        <w:spacing w:line="240" w:lineRule="auto"/>
        <w:jc w:val="center"/>
        <w:rPr>
          <w:rFonts w:ascii="Times New Roman" w:hAnsi="Times New Roman"/>
          <w:sz w:val="14"/>
          <w:szCs w:val="24"/>
        </w:rPr>
      </w:pP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0E406F">
        <w:rPr>
          <w:rFonts w:ascii="Times New Roman" w:hAnsi="Times New Roman"/>
          <w:noProof/>
          <w:sz w:val="24"/>
          <w:szCs w:val="24"/>
        </w:rPr>
        <w:t>ŞCOALA GIMNAZIALĂ ,comuna Frecăţei,jud.Brăila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Studii: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Anul absolvirii: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Specialitatea: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Gradul didactic:</w:t>
      </w: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7C007B" w:rsidRPr="00623620" w:rsidRDefault="007C007B" w:rsidP="00C22751">
      <w:pPr>
        <w:spacing w:after="0"/>
        <w:rPr>
          <w:rFonts w:ascii="Times New Roman" w:hAnsi="Times New Roman"/>
          <w:b/>
          <w:sz w:val="14"/>
          <w:szCs w:val="24"/>
        </w:rPr>
      </w:pPr>
    </w:p>
    <w:p w:rsidR="007C007B" w:rsidRDefault="007C007B"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7C007B" w:rsidRDefault="007C007B"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7C007B" w:rsidRPr="00623620" w:rsidRDefault="007C007B" w:rsidP="00A623A9">
      <w:pPr>
        <w:spacing w:after="0"/>
        <w:jc w:val="both"/>
        <w:rPr>
          <w:rFonts w:ascii="Times New Roman" w:hAnsi="Times New Roman"/>
          <w:b/>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7C007B" w:rsidRDefault="007C007B"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7C007B" w:rsidRPr="00623620" w:rsidRDefault="007C007B" w:rsidP="00A623A9">
      <w:pPr>
        <w:spacing w:after="0"/>
        <w:jc w:val="both"/>
        <w:rPr>
          <w:rFonts w:ascii="Times New Roman" w:hAnsi="Times New Roman"/>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7C007B" w:rsidRDefault="007C007B"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prevederile legislației și actelor normative subsecvente Legii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deciziile emise de inspectorul școlar general;</w:t>
      </w:r>
    </w:p>
    <w:p w:rsidR="007C007B" w:rsidRPr="00B46651"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hotărârile consiliului de administrație al unității de învățământ.</w:t>
      </w:r>
    </w:p>
    <w:p w:rsidR="007C007B" w:rsidRPr="00DE1290" w:rsidRDefault="007C007B" w:rsidP="00A623A9">
      <w:pPr>
        <w:spacing w:after="0"/>
        <w:jc w:val="both"/>
        <w:rPr>
          <w:rFonts w:ascii="Times New Roman" w:hAnsi="Times New Roman"/>
          <w:sz w:val="24"/>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 ATRIBUȚII GENERALE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7C007B" w:rsidRDefault="007C007B"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7C007B" w:rsidRPr="00623620" w:rsidRDefault="007C007B" w:rsidP="00A623A9">
      <w:pPr>
        <w:spacing w:after="0"/>
        <w:jc w:val="both"/>
        <w:rPr>
          <w:rFonts w:ascii="Times New Roman" w:hAnsi="Times New Roman"/>
          <w:sz w:val="10"/>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II. ATRIBUȚII SPECIFICE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 xml:space="preserve">asigurarea </w:t>
      </w:r>
      <w:r>
        <w:rPr>
          <w:rFonts w:ascii="Times New Roman" w:hAnsi="Times New Roman"/>
          <w:sz w:val="24"/>
          <w:szCs w:val="24"/>
        </w:rPr>
        <w:t>orientării profesionale</w:t>
      </w:r>
      <w:r w:rsidRPr="00DE1290">
        <w:rPr>
          <w:rFonts w:ascii="Times New Roman" w:hAnsi="Times New Roman"/>
          <w:sz w:val="24"/>
          <w:szCs w:val="24"/>
        </w:rPr>
        <w:t xml:space="preserve"> a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 și completările ulterioare, și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precum și întârzierile personalului didactic auxiliar și nedidactic, de la programul de lucru;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 xml:space="preserve">reprezentanții instituțiilor cu drept de </w:t>
      </w:r>
      <w:r w:rsidRPr="00DE1290">
        <w:rPr>
          <w:rFonts w:ascii="Times New Roman" w:hAnsi="Times New Roman"/>
          <w:sz w:val="24"/>
          <w:szCs w:val="24"/>
        </w:rPr>
        <w:lastRenderedPageBreak/>
        <w:t>îndrumare și control asupra unităților de învățământ, precum și persoanele care participă la procesul de monitorizare și evaluare a calității sistemului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7C007B" w:rsidRPr="009F4418" w:rsidRDefault="007C007B" w:rsidP="00635D56">
      <w:pPr>
        <w:spacing w:after="0"/>
        <w:jc w:val="center"/>
        <w:rPr>
          <w:i/>
          <w:szCs w:val="24"/>
        </w:rPr>
      </w:pPr>
    </w:p>
    <w:p w:rsidR="007C007B" w:rsidRDefault="007C007B"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7C007B" w:rsidRDefault="007C007B"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7C007B" w:rsidRDefault="007C007B" w:rsidP="009F4418">
      <w:pPr>
        <w:spacing w:after="0" w:line="240" w:lineRule="auto"/>
        <w:rPr>
          <w:rFonts w:ascii="Times New Roman" w:hAnsi="Times New Roman"/>
          <w:b/>
          <w:sz w:val="24"/>
          <w:szCs w:val="24"/>
        </w:rPr>
        <w:sectPr w:rsidR="007C007B" w:rsidSect="007C007B">
          <w:headerReference w:type="default" r:id="rId70"/>
          <w:footerReference w:type="default" r:id="rId71"/>
          <w:pgSz w:w="11907" w:h="16839" w:code="9"/>
          <w:pgMar w:top="851" w:right="851" w:bottom="851" w:left="851" w:header="0" w:footer="0" w:gutter="0"/>
          <w:pgNumType w:start="1"/>
          <w:cols w:space="708"/>
          <w:docGrid w:linePitch="360"/>
        </w:sectPr>
      </w:pPr>
    </w:p>
    <w:p w:rsidR="007C007B" w:rsidRPr="00DE1290" w:rsidRDefault="007C007B" w:rsidP="00B46651">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7C007B" w:rsidRPr="00623620" w:rsidRDefault="007C007B"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7C007B" w:rsidRPr="00A623A9" w:rsidRDefault="007C007B"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w:t>
      </w:r>
      <w:r w:rsidRPr="00B46651">
        <w:rPr>
          <w:rFonts w:ascii="Times New Roman" w:hAnsi="Times New Roman"/>
          <w:sz w:val="28"/>
          <w:szCs w:val="24"/>
        </w:rPr>
        <w:t>Unitate de învățământ gimnazial</w:t>
      </w:r>
    </w:p>
    <w:p w:rsidR="007C007B" w:rsidRPr="00CA6C36" w:rsidRDefault="007C007B" w:rsidP="00635D56">
      <w:pPr>
        <w:spacing w:line="240" w:lineRule="auto"/>
        <w:jc w:val="center"/>
        <w:rPr>
          <w:rFonts w:ascii="Times New Roman" w:hAnsi="Times New Roman"/>
          <w:sz w:val="14"/>
          <w:szCs w:val="24"/>
        </w:rPr>
      </w:pP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0E406F">
        <w:rPr>
          <w:rFonts w:ascii="Times New Roman" w:hAnsi="Times New Roman"/>
          <w:noProof/>
          <w:sz w:val="24"/>
          <w:szCs w:val="24"/>
        </w:rPr>
        <w:t>ŞCOALA GIMNAZIALĂ ”TOMA TÂMPEANU”, comuna Galbenu, jud.Brăila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Studii: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Anul absolvirii: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Specialitatea: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Gradul didactic:</w:t>
      </w: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7C007B" w:rsidRPr="00623620" w:rsidRDefault="007C007B" w:rsidP="00C22751">
      <w:pPr>
        <w:spacing w:after="0"/>
        <w:rPr>
          <w:rFonts w:ascii="Times New Roman" w:hAnsi="Times New Roman"/>
          <w:b/>
          <w:sz w:val="14"/>
          <w:szCs w:val="24"/>
        </w:rPr>
      </w:pPr>
    </w:p>
    <w:p w:rsidR="007C007B" w:rsidRDefault="007C007B"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7C007B" w:rsidRDefault="007C007B"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7C007B" w:rsidRPr="00623620" w:rsidRDefault="007C007B" w:rsidP="00A623A9">
      <w:pPr>
        <w:spacing w:after="0"/>
        <w:jc w:val="both"/>
        <w:rPr>
          <w:rFonts w:ascii="Times New Roman" w:hAnsi="Times New Roman"/>
          <w:b/>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7C007B" w:rsidRDefault="007C007B"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7C007B" w:rsidRPr="00623620" w:rsidRDefault="007C007B" w:rsidP="00A623A9">
      <w:pPr>
        <w:spacing w:after="0"/>
        <w:jc w:val="both"/>
        <w:rPr>
          <w:rFonts w:ascii="Times New Roman" w:hAnsi="Times New Roman"/>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7C007B" w:rsidRDefault="007C007B"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prevederile legislației și actelor normative subsecvente Legii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deciziile emise de inspectorul școlar general;</w:t>
      </w:r>
    </w:p>
    <w:p w:rsidR="007C007B" w:rsidRPr="00B46651"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hotărârile consiliului de administrație al unității de învățământ.</w:t>
      </w:r>
    </w:p>
    <w:p w:rsidR="007C007B" w:rsidRPr="00DE1290" w:rsidRDefault="007C007B" w:rsidP="00A623A9">
      <w:pPr>
        <w:spacing w:after="0"/>
        <w:jc w:val="both"/>
        <w:rPr>
          <w:rFonts w:ascii="Times New Roman" w:hAnsi="Times New Roman"/>
          <w:sz w:val="24"/>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 ATRIBUȚII GENERALE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7C007B" w:rsidRDefault="007C007B"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7C007B" w:rsidRPr="00623620" w:rsidRDefault="007C007B" w:rsidP="00A623A9">
      <w:pPr>
        <w:spacing w:after="0"/>
        <w:jc w:val="both"/>
        <w:rPr>
          <w:rFonts w:ascii="Times New Roman" w:hAnsi="Times New Roman"/>
          <w:sz w:val="10"/>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II. ATRIBUȚII SPECIFICE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 xml:space="preserve">asigurarea </w:t>
      </w:r>
      <w:r>
        <w:rPr>
          <w:rFonts w:ascii="Times New Roman" w:hAnsi="Times New Roman"/>
          <w:sz w:val="24"/>
          <w:szCs w:val="24"/>
        </w:rPr>
        <w:t>orientării profesionale</w:t>
      </w:r>
      <w:r w:rsidRPr="00DE1290">
        <w:rPr>
          <w:rFonts w:ascii="Times New Roman" w:hAnsi="Times New Roman"/>
          <w:sz w:val="24"/>
          <w:szCs w:val="24"/>
        </w:rPr>
        <w:t xml:space="preserve"> a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 și completările ulterioare, și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precum și întârzierile personalului didactic auxiliar și nedidactic, de la programul de lucru;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 xml:space="preserve">reprezentanții instituțiilor cu drept de </w:t>
      </w:r>
      <w:r w:rsidRPr="00DE1290">
        <w:rPr>
          <w:rFonts w:ascii="Times New Roman" w:hAnsi="Times New Roman"/>
          <w:sz w:val="24"/>
          <w:szCs w:val="24"/>
        </w:rPr>
        <w:lastRenderedPageBreak/>
        <w:t>îndrumare și control asupra unităților de învățământ, precum și persoanele care participă la procesul de monitorizare și evaluare a calității sistemului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7C007B" w:rsidRPr="009F4418" w:rsidRDefault="007C007B" w:rsidP="00635D56">
      <w:pPr>
        <w:spacing w:after="0"/>
        <w:jc w:val="center"/>
        <w:rPr>
          <w:i/>
          <w:szCs w:val="24"/>
        </w:rPr>
      </w:pPr>
    </w:p>
    <w:p w:rsidR="007C007B" w:rsidRDefault="007C007B"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7C007B" w:rsidRDefault="007C007B"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7C007B" w:rsidRDefault="007C007B" w:rsidP="009F4418">
      <w:pPr>
        <w:spacing w:after="0" w:line="240" w:lineRule="auto"/>
        <w:rPr>
          <w:rFonts w:ascii="Times New Roman" w:hAnsi="Times New Roman"/>
          <w:b/>
          <w:sz w:val="24"/>
          <w:szCs w:val="24"/>
        </w:rPr>
        <w:sectPr w:rsidR="007C007B" w:rsidSect="007C007B">
          <w:headerReference w:type="default" r:id="rId72"/>
          <w:footerReference w:type="default" r:id="rId73"/>
          <w:pgSz w:w="11907" w:h="16839" w:code="9"/>
          <w:pgMar w:top="851" w:right="851" w:bottom="851" w:left="851" w:header="0" w:footer="0" w:gutter="0"/>
          <w:pgNumType w:start="1"/>
          <w:cols w:space="708"/>
          <w:docGrid w:linePitch="360"/>
        </w:sectPr>
      </w:pPr>
    </w:p>
    <w:p w:rsidR="007C007B" w:rsidRPr="00DE1290" w:rsidRDefault="007C007B" w:rsidP="00B46651">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7C007B" w:rsidRPr="00623620" w:rsidRDefault="007C007B"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7C007B" w:rsidRPr="00A623A9" w:rsidRDefault="007C007B"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w:t>
      </w:r>
      <w:r w:rsidRPr="00B46651">
        <w:rPr>
          <w:rFonts w:ascii="Times New Roman" w:hAnsi="Times New Roman"/>
          <w:sz w:val="28"/>
          <w:szCs w:val="24"/>
        </w:rPr>
        <w:t>Unitate de învățământ gimnazial</w:t>
      </w:r>
    </w:p>
    <w:p w:rsidR="007C007B" w:rsidRPr="00CA6C36" w:rsidRDefault="007C007B" w:rsidP="00635D56">
      <w:pPr>
        <w:spacing w:line="240" w:lineRule="auto"/>
        <w:jc w:val="center"/>
        <w:rPr>
          <w:rFonts w:ascii="Times New Roman" w:hAnsi="Times New Roman"/>
          <w:sz w:val="14"/>
          <w:szCs w:val="24"/>
        </w:rPr>
      </w:pP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0E406F">
        <w:rPr>
          <w:rFonts w:ascii="Times New Roman" w:hAnsi="Times New Roman"/>
          <w:noProof/>
          <w:sz w:val="24"/>
          <w:szCs w:val="24"/>
        </w:rPr>
        <w:t>ŞCOALA GIMNAZIALĂ, comuna Gropeni, jud.Brăila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Studii: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Anul absolvirii: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Specialitatea: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Gradul didactic:</w:t>
      </w: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7C007B" w:rsidRPr="00623620" w:rsidRDefault="007C007B" w:rsidP="00C22751">
      <w:pPr>
        <w:spacing w:after="0"/>
        <w:rPr>
          <w:rFonts w:ascii="Times New Roman" w:hAnsi="Times New Roman"/>
          <w:b/>
          <w:sz w:val="14"/>
          <w:szCs w:val="24"/>
        </w:rPr>
      </w:pPr>
    </w:p>
    <w:p w:rsidR="007C007B" w:rsidRDefault="007C007B"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7C007B" w:rsidRDefault="007C007B"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7C007B" w:rsidRPr="00623620" w:rsidRDefault="007C007B" w:rsidP="00A623A9">
      <w:pPr>
        <w:spacing w:after="0"/>
        <w:jc w:val="both"/>
        <w:rPr>
          <w:rFonts w:ascii="Times New Roman" w:hAnsi="Times New Roman"/>
          <w:b/>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7C007B" w:rsidRDefault="007C007B"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7C007B" w:rsidRPr="00623620" w:rsidRDefault="007C007B" w:rsidP="00A623A9">
      <w:pPr>
        <w:spacing w:after="0"/>
        <w:jc w:val="both"/>
        <w:rPr>
          <w:rFonts w:ascii="Times New Roman" w:hAnsi="Times New Roman"/>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7C007B" w:rsidRDefault="007C007B"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prevederile legislației și actelor normative subsecvente Legii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deciziile emise de inspectorul școlar general;</w:t>
      </w:r>
    </w:p>
    <w:p w:rsidR="007C007B" w:rsidRPr="00B46651"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hotărârile consiliului de administrație al unității de învățământ.</w:t>
      </w:r>
    </w:p>
    <w:p w:rsidR="007C007B" w:rsidRPr="00DE1290" w:rsidRDefault="007C007B" w:rsidP="00A623A9">
      <w:pPr>
        <w:spacing w:after="0"/>
        <w:jc w:val="both"/>
        <w:rPr>
          <w:rFonts w:ascii="Times New Roman" w:hAnsi="Times New Roman"/>
          <w:sz w:val="24"/>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 ATRIBUȚII GENERALE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7C007B" w:rsidRDefault="007C007B"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7C007B" w:rsidRPr="00623620" w:rsidRDefault="007C007B" w:rsidP="00A623A9">
      <w:pPr>
        <w:spacing w:after="0"/>
        <w:jc w:val="both"/>
        <w:rPr>
          <w:rFonts w:ascii="Times New Roman" w:hAnsi="Times New Roman"/>
          <w:sz w:val="10"/>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II. ATRIBUȚII SPECIFICE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 xml:space="preserve">asigurarea </w:t>
      </w:r>
      <w:r>
        <w:rPr>
          <w:rFonts w:ascii="Times New Roman" w:hAnsi="Times New Roman"/>
          <w:sz w:val="24"/>
          <w:szCs w:val="24"/>
        </w:rPr>
        <w:t>orientării profesionale</w:t>
      </w:r>
      <w:r w:rsidRPr="00DE1290">
        <w:rPr>
          <w:rFonts w:ascii="Times New Roman" w:hAnsi="Times New Roman"/>
          <w:sz w:val="24"/>
          <w:szCs w:val="24"/>
        </w:rPr>
        <w:t xml:space="preserve"> a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 și completările ulterioare, și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precum și întârzierile personalului didactic auxiliar și nedidactic, de la programul de lucru;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 xml:space="preserve">reprezentanții instituțiilor cu drept de </w:t>
      </w:r>
      <w:r w:rsidRPr="00DE1290">
        <w:rPr>
          <w:rFonts w:ascii="Times New Roman" w:hAnsi="Times New Roman"/>
          <w:sz w:val="24"/>
          <w:szCs w:val="24"/>
        </w:rPr>
        <w:lastRenderedPageBreak/>
        <w:t>îndrumare și control asupra unităților de învățământ, precum și persoanele care participă la procesul de monitorizare și evaluare a calității sistemului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7C007B" w:rsidRPr="009F4418" w:rsidRDefault="007C007B" w:rsidP="00635D56">
      <w:pPr>
        <w:spacing w:after="0"/>
        <w:jc w:val="center"/>
        <w:rPr>
          <w:i/>
          <w:szCs w:val="24"/>
        </w:rPr>
      </w:pPr>
    </w:p>
    <w:p w:rsidR="007C007B" w:rsidRDefault="007C007B"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7C007B" w:rsidRDefault="007C007B"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7C007B" w:rsidRDefault="007C007B" w:rsidP="009F4418">
      <w:pPr>
        <w:spacing w:after="0" w:line="240" w:lineRule="auto"/>
        <w:rPr>
          <w:rFonts w:ascii="Times New Roman" w:hAnsi="Times New Roman"/>
          <w:b/>
          <w:sz w:val="24"/>
          <w:szCs w:val="24"/>
        </w:rPr>
        <w:sectPr w:rsidR="007C007B" w:rsidSect="007C007B">
          <w:headerReference w:type="default" r:id="rId74"/>
          <w:footerReference w:type="default" r:id="rId75"/>
          <w:pgSz w:w="11907" w:h="16839" w:code="9"/>
          <w:pgMar w:top="851" w:right="851" w:bottom="851" w:left="851" w:header="0" w:footer="0" w:gutter="0"/>
          <w:pgNumType w:start="1"/>
          <w:cols w:space="708"/>
          <w:docGrid w:linePitch="360"/>
        </w:sectPr>
      </w:pPr>
    </w:p>
    <w:p w:rsidR="007C007B" w:rsidRPr="00DE1290" w:rsidRDefault="007C007B" w:rsidP="00B46651">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7C007B" w:rsidRPr="00623620" w:rsidRDefault="007C007B"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7C007B" w:rsidRPr="00A623A9" w:rsidRDefault="007C007B"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w:t>
      </w:r>
      <w:r w:rsidRPr="00B46651">
        <w:rPr>
          <w:rFonts w:ascii="Times New Roman" w:hAnsi="Times New Roman"/>
          <w:sz w:val="28"/>
          <w:szCs w:val="24"/>
        </w:rPr>
        <w:t>Unitate de învățământ gimnazial</w:t>
      </w:r>
    </w:p>
    <w:p w:rsidR="007C007B" w:rsidRPr="00CA6C36" w:rsidRDefault="007C007B" w:rsidP="00635D56">
      <w:pPr>
        <w:spacing w:line="240" w:lineRule="auto"/>
        <w:jc w:val="center"/>
        <w:rPr>
          <w:rFonts w:ascii="Times New Roman" w:hAnsi="Times New Roman"/>
          <w:sz w:val="14"/>
          <w:szCs w:val="24"/>
        </w:rPr>
      </w:pP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0E406F">
        <w:rPr>
          <w:rFonts w:ascii="Times New Roman" w:hAnsi="Times New Roman"/>
          <w:noProof/>
          <w:sz w:val="24"/>
          <w:szCs w:val="24"/>
        </w:rPr>
        <w:t>ŞCOALA GIMNAZIALĂ, comuna Gemenele,jud.Brăila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Studii: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Anul absolvirii: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Specialitatea: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Gradul didactic:</w:t>
      </w: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7C007B" w:rsidRPr="00623620" w:rsidRDefault="007C007B" w:rsidP="00C22751">
      <w:pPr>
        <w:spacing w:after="0"/>
        <w:rPr>
          <w:rFonts w:ascii="Times New Roman" w:hAnsi="Times New Roman"/>
          <w:b/>
          <w:sz w:val="14"/>
          <w:szCs w:val="24"/>
        </w:rPr>
      </w:pPr>
    </w:p>
    <w:p w:rsidR="007C007B" w:rsidRDefault="007C007B"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7C007B" w:rsidRDefault="007C007B"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7C007B" w:rsidRPr="00623620" w:rsidRDefault="007C007B" w:rsidP="00A623A9">
      <w:pPr>
        <w:spacing w:after="0"/>
        <w:jc w:val="both"/>
        <w:rPr>
          <w:rFonts w:ascii="Times New Roman" w:hAnsi="Times New Roman"/>
          <w:b/>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7C007B" w:rsidRDefault="007C007B"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7C007B" w:rsidRPr="00623620" w:rsidRDefault="007C007B" w:rsidP="00A623A9">
      <w:pPr>
        <w:spacing w:after="0"/>
        <w:jc w:val="both"/>
        <w:rPr>
          <w:rFonts w:ascii="Times New Roman" w:hAnsi="Times New Roman"/>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7C007B" w:rsidRDefault="007C007B"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prevederile legislației și actelor normative subsecvente Legii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deciziile emise de inspectorul școlar general;</w:t>
      </w:r>
    </w:p>
    <w:p w:rsidR="007C007B" w:rsidRPr="00B46651"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hotărârile consiliului de administrație al unității de învățământ.</w:t>
      </w:r>
    </w:p>
    <w:p w:rsidR="007C007B" w:rsidRPr="00DE1290" w:rsidRDefault="007C007B" w:rsidP="00A623A9">
      <w:pPr>
        <w:spacing w:after="0"/>
        <w:jc w:val="both"/>
        <w:rPr>
          <w:rFonts w:ascii="Times New Roman" w:hAnsi="Times New Roman"/>
          <w:sz w:val="24"/>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 ATRIBUȚII GENERALE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7C007B" w:rsidRDefault="007C007B"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7C007B" w:rsidRPr="00623620" w:rsidRDefault="007C007B" w:rsidP="00A623A9">
      <w:pPr>
        <w:spacing w:after="0"/>
        <w:jc w:val="both"/>
        <w:rPr>
          <w:rFonts w:ascii="Times New Roman" w:hAnsi="Times New Roman"/>
          <w:sz w:val="10"/>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II. ATRIBUȚII SPECIFICE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 xml:space="preserve">asigurarea </w:t>
      </w:r>
      <w:r>
        <w:rPr>
          <w:rFonts w:ascii="Times New Roman" w:hAnsi="Times New Roman"/>
          <w:sz w:val="24"/>
          <w:szCs w:val="24"/>
        </w:rPr>
        <w:t>orientării profesionale</w:t>
      </w:r>
      <w:r w:rsidRPr="00DE1290">
        <w:rPr>
          <w:rFonts w:ascii="Times New Roman" w:hAnsi="Times New Roman"/>
          <w:sz w:val="24"/>
          <w:szCs w:val="24"/>
        </w:rPr>
        <w:t xml:space="preserve"> a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 și completările ulterioare, și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precum și întârzierile personalului didactic auxiliar și nedidactic, de la programul de lucru;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 xml:space="preserve">reprezentanții instituțiilor cu drept de </w:t>
      </w:r>
      <w:r w:rsidRPr="00DE1290">
        <w:rPr>
          <w:rFonts w:ascii="Times New Roman" w:hAnsi="Times New Roman"/>
          <w:sz w:val="24"/>
          <w:szCs w:val="24"/>
        </w:rPr>
        <w:lastRenderedPageBreak/>
        <w:t>îndrumare și control asupra unităților de învățământ, precum și persoanele care participă la procesul de monitorizare și evaluare a calității sistemului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7C007B" w:rsidRPr="009F4418" w:rsidRDefault="007C007B" w:rsidP="00635D56">
      <w:pPr>
        <w:spacing w:after="0"/>
        <w:jc w:val="center"/>
        <w:rPr>
          <w:i/>
          <w:szCs w:val="24"/>
        </w:rPr>
      </w:pPr>
    </w:p>
    <w:p w:rsidR="007C007B" w:rsidRDefault="007C007B"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7C007B" w:rsidRDefault="007C007B"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7C007B" w:rsidRDefault="007C007B" w:rsidP="009F4418">
      <w:pPr>
        <w:spacing w:after="0" w:line="240" w:lineRule="auto"/>
        <w:rPr>
          <w:rFonts w:ascii="Times New Roman" w:hAnsi="Times New Roman"/>
          <w:b/>
          <w:sz w:val="24"/>
          <w:szCs w:val="24"/>
        </w:rPr>
        <w:sectPr w:rsidR="007C007B" w:rsidSect="007C007B">
          <w:headerReference w:type="default" r:id="rId76"/>
          <w:footerReference w:type="default" r:id="rId77"/>
          <w:pgSz w:w="11907" w:h="16839" w:code="9"/>
          <w:pgMar w:top="851" w:right="851" w:bottom="851" w:left="851" w:header="0" w:footer="0" w:gutter="0"/>
          <w:pgNumType w:start="1"/>
          <w:cols w:space="708"/>
          <w:docGrid w:linePitch="360"/>
        </w:sectPr>
      </w:pPr>
    </w:p>
    <w:p w:rsidR="007C007B" w:rsidRPr="00DE1290" w:rsidRDefault="007C007B" w:rsidP="00B46651">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7C007B" w:rsidRPr="00DE1290" w:rsidRDefault="007C007B" w:rsidP="00B46651">
      <w:pPr>
        <w:spacing w:line="240" w:lineRule="auto"/>
        <w:jc w:val="center"/>
        <w:rPr>
          <w:rFonts w:ascii="Times New Roman" w:hAnsi="Times New Roman"/>
          <w:b/>
          <w:sz w:val="24"/>
          <w:szCs w:val="24"/>
        </w:rPr>
      </w:pPr>
      <w:r w:rsidRPr="00DE1290">
        <w:rPr>
          <w:rFonts w:ascii="Times New Roman" w:hAnsi="Times New Roman"/>
          <w:b/>
          <w:sz w:val="24"/>
          <w:szCs w:val="24"/>
        </w:rPr>
        <w:t xml:space="preserve">                                                     </w:t>
      </w:r>
    </w:p>
    <w:p w:rsidR="007C007B" w:rsidRPr="00623620" w:rsidRDefault="007C007B"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7C007B" w:rsidRPr="00A623A9" w:rsidRDefault="007C007B"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w:t>
      </w:r>
      <w:r w:rsidRPr="00B46651">
        <w:rPr>
          <w:rFonts w:ascii="Times New Roman" w:hAnsi="Times New Roman"/>
          <w:sz w:val="28"/>
          <w:szCs w:val="24"/>
        </w:rPr>
        <w:t>Unitate de învățământ gimnazial</w:t>
      </w:r>
    </w:p>
    <w:p w:rsidR="007C007B" w:rsidRPr="00CA6C36" w:rsidRDefault="007C007B" w:rsidP="00635D56">
      <w:pPr>
        <w:spacing w:line="240" w:lineRule="auto"/>
        <w:jc w:val="center"/>
        <w:rPr>
          <w:rFonts w:ascii="Times New Roman" w:hAnsi="Times New Roman"/>
          <w:sz w:val="14"/>
          <w:szCs w:val="24"/>
        </w:rPr>
      </w:pP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0E406F">
        <w:rPr>
          <w:rFonts w:ascii="Times New Roman" w:hAnsi="Times New Roman"/>
          <w:noProof/>
          <w:sz w:val="24"/>
          <w:szCs w:val="24"/>
        </w:rPr>
        <w:t>ŞCOALA GIMNAZIALĂ</w:t>
      </w:r>
      <w:r w:rsidR="007E6414">
        <w:rPr>
          <w:rFonts w:ascii="Times New Roman" w:hAnsi="Times New Roman"/>
          <w:noProof/>
          <w:sz w:val="24"/>
          <w:szCs w:val="24"/>
        </w:rPr>
        <w:t xml:space="preserve"> „SPIRU HARET”</w:t>
      </w:r>
      <w:r w:rsidRPr="000E406F">
        <w:rPr>
          <w:rFonts w:ascii="Times New Roman" w:hAnsi="Times New Roman"/>
          <w:noProof/>
          <w:sz w:val="24"/>
          <w:szCs w:val="24"/>
        </w:rPr>
        <w:t>, orașul  Însurăței, jud.Brăila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Studii:</w:t>
      </w:r>
      <w:bookmarkStart w:id="0" w:name="_GoBack"/>
      <w:bookmarkEnd w:id="0"/>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Anul absolvirii: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Specialitatea: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Gradul didactic:</w:t>
      </w: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7C007B" w:rsidRPr="00623620" w:rsidRDefault="007C007B" w:rsidP="00C22751">
      <w:pPr>
        <w:spacing w:after="0"/>
        <w:rPr>
          <w:rFonts w:ascii="Times New Roman" w:hAnsi="Times New Roman"/>
          <w:b/>
          <w:sz w:val="14"/>
          <w:szCs w:val="24"/>
        </w:rPr>
      </w:pPr>
    </w:p>
    <w:p w:rsidR="007C007B" w:rsidRDefault="007C007B"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7C007B" w:rsidRDefault="007C007B"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7C007B" w:rsidRPr="00623620" w:rsidRDefault="007C007B" w:rsidP="00A623A9">
      <w:pPr>
        <w:spacing w:after="0"/>
        <w:jc w:val="both"/>
        <w:rPr>
          <w:rFonts w:ascii="Times New Roman" w:hAnsi="Times New Roman"/>
          <w:b/>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7C007B" w:rsidRDefault="007C007B"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7C007B" w:rsidRPr="00623620" w:rsidRDefault="007C007B" w:rsidP="00A623A9">
      <w:pPr>
        <w:spacing w:after="0"/>
        <w:jc w:val="both"/>
        <w:rPr>
          <w:rFonts w:ascii="Times New Roman" w:hAnsi="Times New Roman"/>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7C007B" w:rsidRDefault="007C007B"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prevederile legislației și actelor normative subsecvente Legii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deciziile emise de inspectorul școlar general;</w:t>
      </w:r>
    </w:p>
    <w:p w:rsidR="007C007B" w:rsidRPr="00B46651"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hotărârile consiliului de administrație al unității de învățământ.</w:t>
      </w:r>
    </w:p>
    <w:p w:rsidR="007C007B" w:rsidRPr="00DE1290" w:rsidRDefault="007C007B" w:rsidP="00A623A9">
      <w:pPr>
        <w:spacing w:after="0"/>
        <w:jc w:val="both"/>
        <w:rPr>
          <w:rFonts w:ascii="Times New Roman" w:hAnsi="Times New Roman"/>
          <w:sz w:val="24"/>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 ATRIBUȚII GENERALE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3. Răspunde de întreaga activitate financiar-contabilă a unității în calitatea sa de ordonator de credite și coordonează direct compartimentul financiar-contabil.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7C007B" w:rsidRDefault="007C007B"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7C007B" w:rsidRPr="00623620" w:rsidRDefault="007C007B" w:rsidP="00A623A9">
      <w:pPr>
        <w:spacing w:after="0"/>
        <w:jc w:val="both"/>
        <w:rPr>
          <w:rFonts w:ascii="Times New Roman" w:hAnsi="Times New Roman"/>
          <w:sz w:val="10"/>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II. ATRIBUȚII SPECIFICE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 xml:space="preserve">asigurarea </w:t>
      </w:r>
      <w:r>
        <w:rPr>
          <w:rFonts w:ascii="Times New Roman" w:hAnsi="Times New Roman"/>
          <w:sz w:val="24"/>
          <w:szCs w:val="24"/>
        </w:rPr>
        <w:t>orientării profesionale</w:t>
      </w:r>
      <w:r w:rsidRPr="00DE1290">
        <w:rPr>
          <w:rFonts w:ascii="Times New Roman" w:hAnsi="Times New Roman"/>
          <w:sz w:val="24"/>
          <w:szCs w:val="24"/>
        </w:rPr>
        <w:t xml:space="preserve"> a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d) îndeplinește atribuțiile prevăzute de metodologia-cadru privind mobilitatea personalului didactic de predare dinînvățământul preuniversitar, de metodologia de ocupare a posturilor didactice care se </w:t>
      </w:r>
      <w:r w:rsidRPr="00DE1290">
        <w:rPr>
          <w:rFonts w:ascii="Times New Roman" w:hAnsi="Times New Roman"/>
          <w:sz w:val="24"/>
          <w:szCs w:val="24"/>
        </w:rPr>
        <w:lastRenderedPageBreak/>
        <w:t>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stabilește atribuțiile coordonatorului pentru proiecte și programe educative școlare și extrașcolare, în funcție de specificul unității;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 și completările ulterioare, și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numește, după consultarea consiliului profesoral, în baza hotărârii consiliului de administrație, profesorii diriginți la clase, precum și coordonatorul pentru proiecte și programe educative școlare și extrașcolare;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precum și întârzierile personalului didactic auxiliar și nedidactic, de la programul de lucru;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reprezentanții instituțiilor cu drept de îndrumare și control asupra unităților de învățământ, precum și persoanele care participă la procesul de monitorizare și evaluare a calității sistemului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7C007B" w:rsidRPr="009F4418" w:rsidRDefault="007C007B" w:rsidP="00635D56">
      <w:pPr>
        <w:spacing w:after="0"/>
        <w:jc w:val="center"/>
        <w:rPr>
          <w:i/>
          <w:szCs w:val="24"/>
        </w:rPr>
      </w:pPr>
    </w:p>
    <w:p w:rsidR="007C007B" w:rsidRDefault="007C007B"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7C007B" w:rsidRDefault="007C007B"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7C007B" w:rsidRDefault="007C007B" w:rsidP="009F4418">
      <w:pPr>
        <w:spacing w:after="0" w:line="240" w:lineRule="auto"/>
        <w:rPr>
          <w:rFonts w:ascii="Times New Roman" w:hAnsi="Times New Roman"/>
          <w:b/>
          <w:sz w:val="24"/>
          <w:szCs w:val="24"/>
        </w:rPr>
        <w:sectPr w:rsidR="007C007B" w:rsidSect="007C007B">
          <w:headerReference w:type="default" r:id="rId78"/>
          <w:footerReference w:type="default" r:id="rId79"/>
          <w:pgSz w:w="11907" w:h="16839" w:code="9"/>
          <w:pgMar w:top="851" w:right="851" w:bottom="851" w:left="851" w:header="0" w:footer="0" w:gutter="0"/>
          <w:pgNumType w:start="1"/>
          <w:cols w:space="708"/>
          <w:docGrid w:linePitch="360"/>
        </w:sectPr>
      </w:pPr>
    </w:p>
    <w:p w:rsidR="007C007B" w:rsidRPr="00DE1290" w:rsidRDefault="007C007B" w:rsidP="00B46651">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7C007B" w:rsidRPr="00623620" w:rsidRDefault="007C007B"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7C007B" w:rsidRPr="00A623A9" w:rsidRDefault="007C007B"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w:t>
      </w:r>
      <w:r w:rsidRPr="00B46651">
        <w:rPr>
          <w:rFonts w:ascii="Times New Roman" w:hAnsi="Times New Roman"/>
          <w:sz w:val="28"/>
          <w:szCs w:val="24"/>
        </w:rPr>
        <w:t>Unitate de învățământ gimnazial</w:t>
      </w:r>
    </w:p>
    <w:p w:rsidR="007C007B" w:rsidRPr="00CA6C36" w:rsidRDefault="007C007B" w:rsidP="00635D56">
      <w:pPr>
        <w:spacing w:line="240" w:lineRule="auto"/>
        <w:jc w:val="center"/>
        <w:rPr>
          <w:rFonts w:ascii="Times New Roman" w:hAnsi="Times New Roman"/>
          <w:sz w:val="14"/>
          <w:szCs w:val="24"/>
        </w:rPr>
      </w:pP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0E406F">
        <w:rPr>
          <w:rFonts w:ascii="Times New Roman" w:hAnsi="Times New Roman"/>
          <w:noProof/>
          <w:sz w:val="24"/>
          <w:szCs w:val="24"/>
        </w:rPr>
        <w:t>ŞCOALA GIMNAZIALĂ,sat Lanurile, com.Viziru, jud.Brăila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Studii: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Anul absolvirii: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Specialitatea: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Gradul didactic:</w:t>
      </w: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7C007B" w:rsidRPr="00623620" w:rsidRDefault="007C007B" w:rsidP="00C22751">
      <w:pPr>
        <w:spacing w:after="0"/>
        <w:rPr>
          <w:rFonts w:ascii="Times New Roman" w:hAnsi="Times New Roman"/>
          <w:b/>
          <w:sz w:val="14"/>
          <w:szCs w:val="24"/>
        </w:rPr>
      </w:pPr>
    </w:p>
    <w:p w:rsidR="007C007B" w:rsidRDefault="007C007B"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7C007B" w:rsidRDefault="007C007B"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7C007B" w:rsidRPr="00623620" w:rsidRDefault="007C007B" w:rsidP="00A623A9">
      <w:pPr>
        <w:spacing w:after="0"/>
        <w:jc w:val="both"/>
        <w:rPr>
          <w:rFonts w:ascii="Times New Roman" w:hAnsi="Times New Roman"/>
          <w:b/>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7C007B" w:rsidRDefault="007C007B"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7C007B" w:rsidRPr="00623620" w:rsidRDefault="007C007B" w:rsidP="00A623A9">
      <w:pPr>
        <w:spacing w:after="0"/>
        <w:jc w:val="both"/>
        <w:rPr>
          <w:rFonts w:ascii="Times New Roman" w:hAnsi="Times New Roman"/>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7C007B" w:rsidRDefault="007C007B"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prevederile legislației și actelor normative subsecvente Legii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deciziile emise de inspectorul școlar general;</w:t>
      </w:r>
    </w:p>
    <w:p w:rsidR="007C007B" w:rsidRPr="00B46651"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hotărârile consiliului de administrație al unității de învățământ.</w:t>
      </w:r>
    </w:p>
    <w:p w:rsidR="007C007B" w:rsidRPr="00DE1290" w:rsidRDefault="007C007B" w:rsidP="00A623A9">
      <w:pPr>
        <w:spacing w:after="0"/>
        <w:jc w:val="both"/>
        <w:rPr>
          <w:rFonts w:ascii="Times New Roman" w:hAnsi="Times New Roman"/>
          <w:sz w:val="24"/>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 ATRIBUȚII GENERALE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7C007B" w:rsidRDefault="007C007B"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7C007B" w:rsidRPr="00623620" w:rsidRDefault="007C007B" w:rsidP="00A623A9">
      <w:pPr>
        <w:spacing w:after="0"/>
        <w:jc w:val="both"/>
        <w:rPr>
          <w:rFonts w:ascii="Times New Roman" w:hAnsi="Times New Roman"/>
          <w:sz w:val="10"/>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II. ATRIBUȚII SPECIFICE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 xml:space="preserve">asigurarea </w:t>
      </w:r>
      <w:r>
        <w:rPr>
          <w:rFonts w:ascii="Times New Roman" w:hAnsi="Times New Roman"/>
          <w:sz w:val="24"/>
          <w:szCs w:val="24"/>
        </w:rPr>
        <w:t>orientării profesionale</w:t>
      </w:r>
      <w:r w:rsidRPr="00DE1290">
        <w:rPr>
          <w:rFonts w:ascii="Times New Roman" w:hAnsi="Times New Roman"/>
          <w:sz w:val="24"/>
          <w:szCs w:val="24"/>
        </w:rPr>
        <w:t xml:space="preserve"> a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 și completările ulterioare, și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precum și întârzierile personalului didactic auxiliar și nedidactic, de la programul de lucru;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 xml:space="preserve">reprezentanții instituțiilor cu drept de </w:t>
      </w:r>
      <w:r w:rsidRPr="00DE1290">
        <w:rPr>
          <w:rFonts w:ascii="Times New Roman" w:hAnsi="Times New Roman"/>
          <w:sz w:val="24"/>
          <w:szCs w:val="24"/>
        </w:rPr>
        <w:lastRenderedPageBreak/>
        <w:t>îndrumare și control asupra unităților de învățământ, precum și persoanele care participă la procesul de monitorizare și evaluare a calității sistemului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7C007B" w:rsidRPr="009F4418" w:rsidRDefault="007C007B" w:rsidP="00635D56">
      <w:pPr>
        <w:spacing w:after="0"/>
        <w:jc w:val="center"/>
        <w:rPr>
          <w:i/>
          <w:szCs w:val="24"/>
        </w:rPr>
      </w:pPr>
    </w:p>
    <w:p w:rsidR="007C007B" w:rsidRDefault="007C007B"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7C007B" w:rsidRDefault="007C007B"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7C007B" w:rsidRDefault="007C007B" w:rsidP="009F4418">
      <w:pPr>
        <w:spacing w:after="0" w:line="240" w:lineRule="auto"/>
        <w:rPr>
          <w:rFonts w:ascii="Times New Roman" w:hAnsi="Times New Roman"/>
          <w:b/>
          <w:sz w:val="24"/>
          <w:szCs w:val="24"/>
        </w:rPr>
        <w:sectPr w:rsidR="007C007B" w:rsidSect="007C007B">
          <w:headerReference w:type="default" r:id="rId80"/>
          <w:footerReference w:type="default" r:id="rId81"/>
          <w:pgSz w:w="11907" w:h="16839" w:code="9"/>
          <w:pgMar w:top="851" w:right="851" w:bottom="851" w:left="851" w:header="0" w:footer="0" w:gutter="0"/>
          <w:pgNumType w:start="1"/>
          <w:cols w:space="708"/>
          <w:docGrid w:linePitch="360"/>
        </w:sectPr>
      </w:pPr>
    </w:p>
    <w:p w:rsidR="007C007B" w:rsidRPr="00DE1290" w:rsidRDefault="007C007B" w:rsidP="00B46651">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7C007B" w:rsidRPr="00623620" w:rsidRDefault="007C007B"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7C007B" w:rsidRPr="00A623A9" w:rsidRDefault="007C007B"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w:t>
      </w:r>
      <w:r w:rsidRPr="00B46651">
        <w:rPr>
          <w:rFonts w:ascii="Times New Roman" w:hAnsi="Times New Roman"/>
          <w:sz w:val="28"/>
          <w:szCs w:val="24"/>
        </w:rPr>
        <w:t>Unitate de învățământ gimnazial</w:t>
      </w:r>
    </w:p>
    <w:p w:rsidR="007C007B" w:rsidRPr="00CA6C36" w:rsidRDefault="007C007B" w:rsidP="00635D56">
      <w:pPr>
        <w:spacing w:line="240" w:lineRule="auto"/>
        <w:jc w:val="center"/>
        <w:rPr>
          <w:rFonts w:ascii="Times New Roman" w:hAnsi="Times New Roman"/>
          <w:sz w:val="14"/>
          <w:szCs w:val="24"/>
        </w:rPr>
      </w:pP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0E406F">
        <w:rPr>
          <w:rFonts w:ascii="Times New Roman" w:hAnsi="Times New Roman"/>
          <w:noProof/>
          <w:sz w:val="24"/>
          <w:szCs w:val="24"/>
        </w:rPr>
        <w:t>ŞCOALA GIMNAZIALĂ, com.MOVILA MIRESII, jud.Brăila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Studii: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Anul absolvirii: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Specialitatea: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Gradul didactic:</w:t>
      </w: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7C007B" w:rsidRPr="00623620" w:rsidRDefault="007C007B" w:rsidP="00C22751">
      <w:pPr>
        <w:spacing w:after="0"/>
        <w:rPr>
          <w:rFonts w:ascii="Times New Roman" w:hAnsi="Times New Roman"/>
          <w:b/>
          <w:sz w:val="14"/>
          <w:szCs w:val="24"/>
        </w:rPr>
      </w:pPr>
    </w:p>
    <w:p w:rsidR="007C007B" w:rsidRDefault="007C007B"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7C007B" w:rsidRDefault="007C007B"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7C007B" w:rsidRPr="00623620" w:rsidRDefault="007C007B" w:rsidP="00A623A9">
      <w:pPr>
        <w:spacing w:after="0"/>
        <w:jc w:val="both"/>
        <w:rPr>
          <w:rFonts w:ascii="Times New Roman" w:hAnsi="Times New Roman"/>
          <w:b/>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7C007B" w:rsidRDefault="007C007B"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7C007B" w:rsidRPr="00623620" w:rsidRDefault="007C007B" w:rsidP="00A623A9">
      <w:pPr>
        <w:spacing w:after="0"/>
        <w:jc w:val="both"/>
        <w:rPr>
          <w:rFonts w:ascii="Times New Roman" w:hAnsi="Times New Roman"/>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7C007B" w:rsidRDefault="007C007B"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prevederile legislației și actelor normative subsecvente Legii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deciziile emise de inspectorul școlar general;</w:t>
      </w:r>
    </w:p>
    <w:p w:rsidR="007C007B" w:rsidRPr="00B46651"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hotărârile consiliului de administrație al unității de învățământ.</w:t>
      </w:r>
    </w:p>
    <w:p w:rsidR="007C007B" w:rsidRPr="00DE1290" w:rsidRDefault="007C007B" w:rsidP="00A623A9">
      <w:pPr>
        <w:spacing w:after="0"/>
        <w:jc w:val="both"/>
        <w:rPr>
          <w:rFonts w:ascii="Times New Roman" w:hAnsi="Times New Roman"/>
          <w:sz w:val="24"/>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 ATRIBUȚII GENERALE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7C007B" w:rsidRDefault="007C007B"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7C007B" w:rsidRPr="00623620" w:rsidRDefault="007C007B" w:rsidP="00A623A9">
      <w:pPr>
        <w:spacing w:after="0"/>
        <w:jc w:val="both"/>
        <w:rPr>
          <w:rFonts w:ascii="Times New Roman" w:hAnsi="Times New Roman"/>
          <w:sz w:val="10"/>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II. ATRIBUȚII SPECIFICE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 xml:space="preserve">asigurarea </w:t>
      </w:r>
      <w:r>
        <w:rPr>
          <w:rFonts w:ascii="Times New Roman" w:hAnsi="Times New Roman"/>
          <w:sz w:val="24"/>
          <w:szCs w:val="24"/>
        </w:rPr>
        <w:t>orientării profesionale</w:t>
      </w:r>
      <w:r w:rsidRPr="00DE1290">
        <w:rPr>
          <w:rFonts w:ascii="Times New Roman" w:hAnsi="Times New Roman"/>
          <w:sz w:val="24"/>
          <w:szCs w:val="24"/>
        </w:rPr>
        <w:t xml:space="preserve"> a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 și completările ulterioare, și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precum și întârzierile personalului didactic auxiliar și nedidactic, de la programul de lucru;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 xml:space="preserve">reprezentanții instituțiilor cu drept de </w:t>
      </w:r>
      <w:r w:rsidRPr="00DE1290">
        <w:rPr>
          <w:rFonts w:ascii="Times New Roman" w:hAnsi="Times New Roman"/>
          <w:sz w:val="24"/>
          <w:szCs w:val="24"/>
        </w:rPr>
        <w:lastRenderedPageBreak/>
        <w:t>îndrumare și control asupra unităților de învățământ, precum și persoanele care participă la procesul de monitorizare și evaluare a calității sistemului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7C007B" w:rsidRPr="009F4418" w:rsidRDefault="007C007B" w:rsidP="00635D56">
      <w:pPr>
        <w:spacing w:after="0"/>
        <w:jc w:val="center"/>
        <w:rPr>
          <w:i/>
          <w:szCs w:val="24"/>
        </w:rPr>
      </w:pPr>
    </w:p>
    <w:p w:rsidR="007C007B" w:rsidRDefault="007C007B"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7C007B" w:rsidRDefault="007C007B"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7C007B" w:rsidRDefault="007C007B" w:rsidP="009F4418">
      <w:pPr>
        <w:spacing w:after="0" w:line="240" w:lineRule="auto"/>
        <w:rPr>
          <w:rFonts w:ascii="Times New Roman" w:hAnsi="Times New Roman"/>
          <w:b/>
          <w:sz w:val="24"/>
          <w:szCs w:val="24"/>
        </w:rPr>
        <w:sectPr w:rsidR="007C007B" w:rsidSect="007C007B">
          <w:headerReference w:type="default" r:id="rId82"/>
          <w:footerReference w:type="default" r:id="rId83"/>
          <w:pgSz w:w="11907" w:h="16839" w:code="9"/>
          <w:pgMar w:top="851" w:right="851" w:bottom="851" w:left="851" w:header="0" w:footer="0" w:gutter="0"/>
          <w:pgNumType w:start="1"/>
          <w:cols w:space="708"/>
          <w:docGrid w:linePitch="360"/>
        </w:sectPr>
      </w:pPr>
    </w:p>
    <w:p w:rsidR="007C007B" w:rsidRPr="00DE1290" w:rsidRDefault="007C007B" w:rsidP="00B46651">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7C007B" w:rsidRPr="00623620" w:rsidRDefault="007C007B"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7C007B" w:rsidRPr="00A623A9" w:rsidRDefault="007C007B"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w:t>
      </w:r>
      <w:r w:rsidRPr="00B46651">
        <w:rPr>
          <w:rFonts w:ascii="Times New Roman" w:hAnsi="Times New Roman"/>
          <w:sz w:val="28"/>
          <w:szCs w:val="24"/>
        </w:rPr>
        <w:t>Unitate de învățământ gimnazial</w:t>
      </w:r>
    </w:p>
    <w:p w:rsidR="007C007B" w:rsidRPr="00CA6C36" w:rsidRDefault="007C007B" w:rsidP="00635D56">
      <w:pPr>
        <w:spacing w:line="240" w:lineRule="auto"/>
        <w:jc w:val="center"/>
        <w:rPr>
          <w:rFonts w:ascii="Times New Roman" w:hAnsi="Times New Roman"/>
          <w:sz w:val="14"/>
          <w:szCs w:val="24"/>
        </w:rPr>
      </w:pP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0E406F">
        <w:rPr>
          <w:rFonts w:ascii="Times New Roman" w:hAnsi="Times New Roman"/>
          <w:noProof/>
          <w:sz w:val="24"/>
          <w:szCs w:val="24"/>
        </w:rPr>
        <w:t>ŞCOALA GIMNAZIALĂ,, com. Mircea Vodă, jud. Brăila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Studii: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Anul absolvirii: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Specialitatea: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Gradul didactic:</w:t>
      </w: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7C007B" w:rsidRPr="00623620" w:rsidRDefault="007C007B" w:rsidP="00C22751">
      <w:pPr>
        <w:spacing w:after="0"/>
        <w:rPr>
          <w:rFonts w:ascii="Times New Roman" w:hAnsi="Times New Roman"/>
          <w:b/>
          <w:sz w:val="14"/>
          <w:szCs w:val="24"/>
        </w:rPr>
      </w:pPr>
    </w:p>
    <w:p w:rsidR="007C007B" w:rsidRDefault="007C007B"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7C007B" w:rsidRDefault="007C007B"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7C007B" w:rsidRPr="00623620" w:rsidRDefault="007C007B" w:rsidP="00A623A9">
      <w:pPr>
        <w:spacing w:after="0"/>
        <w:jc w:val="both"/>
        <w:rPr>
          <w:rFonts w:ascii="Times New Roman" w:hAnsi="Times New Roman"/>
          <w:b/>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7C007B" w:rsidRDefault="007C007B"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7C007B" w:rsidRPr="00623620" w:rsidRDefault="007C007B" w:rsidP="00A623A9">
      <w:pPr>
        <w:spacing w:after="0"/>
        <w:jc w:val="both"/>
        <w:rPr>
          <w:rFonts w:ascii="Times New Roman" w:hAnsi="Times New Roman"/>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7C007B" w:rsidRDefault="007C007B"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prevederile legislației și actelor normative subsecvente Legii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deciziile emise de inspectorul școlar general;</w:t>
      </w:r>
    </w:p>
    <w:p w:rsidR="007C007B" w:rsidRPr="00B46651"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hotărârile consiliului de administrație al unității de învățământ.</w:t>
      </w:r>
    </w:p>
    <w:p w:rsidR="007C007B" w:rsidRPr="00DE1290" w:rsidRDefault="007C007B" w:rsidP="00A623A9">
      <w:pPr>
        <w:spacing w:after="0"/>
        <w:jc w:val="both"/>
        <w:rPr>
          <w:rFonts w:ascii="Times New Roman" w:hAnsi="Times New Roman"/>
          <w:sz w:val="24"/>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 ATRIBUȚII GENERALE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7C007B" w:rsidRDefault="007C007B"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7C007B" w:rsidRPr="00623620" w:rsidRDefault="007C007B" w:rsidP="00A623A9">
      <w:pPr>
        <w:spacing w:after="0"/>
        <w:jc w:val="both"/>
        <w:rPr>
          <w:rFonts w:ascii="Times New Roman" w:hAnsi="Times New Roman"/>
          <w:sz w:val="10"/>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II. ATRIBUȚII SPECIFICE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 xml:space="preserve">asigurarea </w:t>
      </w:r>
      <w:r>
        <w:rPr>
          <w:rFonts w:ascii="Times New Roman" w:hAnsi="Times New Roman"/>
          <w:sz w:val="24"/>
          <w:szCs w:val="24"/>
        </w:rPr>
        <w:t>orientării profesionale</w:t>
      </w:r>
      <w:r w:rsidRPr="00DE1290">
        <w:rPr>
          <w:rFonts w:ascii="Times New Roman" w:hAnsi="Times New Roman"/>
          <w:sz w:val="24"/>
          <w:szCs w:val="24"/>
        </w:rPr>
        <w:t xml:space="preserve"> a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 și completările ulterioare, și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precum și întârzierile personalului didactic auxiliar și nedidactic, de la programul de lucru;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 xml:space="preserve">reprezentanții instituțiilor cu drept de </w:t>
      </w:r>
      <w:r w:rsidRPr="00DE1290">
        <w:rPr>
          <w:rFonts w:ascii="Times New Roman" w:hAnsi="Times New Roman"/>
          <w:sz w:val="24"/>
          <w:szCs w:val="24"/>
        </w:rPr>
        <w:lastRenderedPageBreak/>
        <w:t>îndrumare și control asupra unităților de învățământ, precum și persoanele care participă la procesul de monitorizare și evaluare a calității sistemului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7C007B" w:rsidRPr="009F4418" w:rsidRDefault="007C007B" w:rsidP="00635D56">
      <w:pPr>
        <w:spacing w:after="0"/>
        <w:jc w:val="center"/>
        <w:rPr>
          <w:i/>
          <w:szCs w:val="24"/>
        </w:rPr>
      </w:pPr>
    </w:p>
    <w:p w:rsidR="007C007B" w:rsidRDefault="007C007B"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7C007B" w:rsidRDefault="007C007B"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7C007B" w:rsidRDefault="007C007B" w:rsidP="009F4418">
      <w:pPr>
        <w:spacing w:after="0" w:line="240" w:lineRule="auto"/>
        <w:rPr>
          <w:rFonts w:ascii="Times New Roman" w:hAnsi="Times New Roman"/>
          <w:b/>
          <w:sz w:val="24"/>
          <w:szCs w:val="24"/>
        </w:rPr>
        <w:sectPr w:rsidR="007C007B" w:rsidSect="007C007B">
          <w:headerReference w:type="default" r:id="rId84"/>
          <w:footerReference w:type="default" r:id="rId85"/>
          <w:pgSz w:w="11907" w:h="16839" w:code="9"/>
          <w:pgMar w:top="851" w:right="851" w:bottom="851" w:left="851" w:header="0" w:footer="0" w:gutter="0"/>
          <w:pgNumType w:start="1"/>
          <w:cols w:space="708"/>
          <w:docGrid w:linePitch="360"/>
        </w:sectPr>
      </w:pPr>
    </w:p>
    <w:p w:rsidR="007C007B" w:rsidRPr="00DE1290" w:rsidRDefault="007C007B" w:rsidP="00B46651">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7C007B" w:rsidRPr="00623620" w:rsidRDefault="007C007B"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7C007B" w:rsidRPr="00A623A9" w:rsidRDefault="007C007B"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w:t>
      </w:r>
      <w:r w:rsidRPr="00B46651">
        <w:rPr>
          <w:rFonts w:ascii="Times New Roman" w:hAnsi="Times New Roman"/>
          <w:sz w:val="28"/>
          <w:szCs w:val="24"/>
        </w:rPr>
        <w:t>Unitate de învățământ gimnazial</w:t>
      </w:r>
    </w:p>
    <w:p w:rsidR="007C007B" w:rsidRPr="00CA6C36" w:rsidRDefault="007C007B" w:rsidP="00635D56">
      <w:pPr>
        <w:spacing w:line="240" w:lineRule="auto"/>
        <w:jc w:val="center"/>
        <w:rPr>
          <w:rFonts w:ascii="Times New Roman" w:hAnsi="Times New Roman"/>
          <w:sz w:val="14"/>
          <w:szCs w:val="24"/>
        </w:rPr>
      </w:pP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0E406F">
        <w:rPr>
          <w:rFonts w:ascii="Times New Roman" w:hAnsi="Times New Roman"/>
          <w:noProof/>
          <w:sz w:val="24"/>
          <w:szCs w:val="24"/>
        </w:rPr>
        <w:t>ŞCOALA GIMNAZIALĂ,comuna Măraşu, jud.Brăila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Studii: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Anul absolvirii: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Specialitatea: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Gradul didactic:</w:t>
      </w: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7C007B" w:rsidRPr="00623620" w:rsidRDefault="007C007B" w:rsidP="00C22751">
      <w:pPr>
        <w:spacing w:after="0"/>
        <w:rPr>
          <w:rFonts w:ascii="Times New Roman" w:hAnsi="Times New Roman"/>
          <w:b/>
          <w:sz w:val="14"/>
          <w:szCs w:val="24"/>
        </w:rPr>
      </w:pPr>
    </w:p>
    <w:p w:rsidR="007C007B" w:rsidRDefault="007C007B"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7C007B" w:rsidRDefault="007C007B"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7C007B" w:rsidRPr="00623620" w:rsidRDefault="007C007B" w:rsidP="00A623A9">
      <w:pPr>
        <w:spacing w:after="0"/>
        <w:jc w:val="both"/>
        <w:rPr>
          <w:rFonts w:ascii="Times New Roman" w:hAnsi="Times New Roman"/>
          <w:b/>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7C007B" w:rsidRDefault="007C007B"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7C007B" w:rsidRPr="00623620" w:rsidRDefault="007C007B" w:rsidP="00A623A9">
      <w:pPr>
        <w:spacing w:after="0"/>
        <w:jc w:val="both"/>
        <w:rPr>
          <w:rFonts w:ascii="Times New Roman" w:hAnsi="Times New Roman"/>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7C007B" w:rsidRDefault="007C007B"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prevederile legislației și actelor normative subsecvente Legii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deciziile emise de inspectorul școlar general;</w:t>
      </w:r>
    </w:p>
    <w:p w:rsidR="007C007B" w:rsidRPr="00B46651"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hotărârile consiliului de administrație al unității de învățământ.</w:t>
      </w:r>
    </w:p>
    <w:p w:rsidR="007C007B" w:rsidRPr="00DE1290" w:rsidRDefault="007C007B" w:rsidP="00A623A9">
      <w:pPr>
        <w:spacing w:after="0"/>
        <w:jc w:val="both"/>
        <w:rPr>
          <w:rFonts w:ascii="Times New Roman" w:hAnsi="Times New Roman"/>
          <w:sz w:val="24"/>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 ATRIBUȚII GENERALE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7C007B" w:rsidRDefault="007C007B"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7C007B" w:rsidRPr="00623620" w:rsidRDefault="007C007B" w:rsidP="00A623A9">
      <w:pPr>
        <w:spacing w:after="0"/>
        <w:jc w:val="both"/>
        <w:rPr>
          <w:rFonts w:ascii="Times New Roman" w:hAnsi="Times New Roman"/>
          <w:sz w:val="10"/>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II. ATRIBUȚII SPECIFICE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 xml:space="preserve">asigurarea </w:t>
      </w:r>
      <w:r>
        <w:rPr>
          <w:rFonts w:ascii="Times New Roman" w:hAnsi="Times New Roman"/>
          <w:sz w:val="24"/>
          <w:szCs w:val="24"/>
        </w:rPr>
        <w:t>orientării profesionale</w:t>
      </w:r>
      <w:r w:rsidRPr="00DE1290">
        <w:rPr>
          <w:rFonts w:ascii="Times New Roman" w:hAnsi="Times New Roman"/>
          <w:sz w:val="24"/>
          <w:szCs w:val="24"/>
        </w:rPr>
        <w:t xml:space="preserve"> a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 și completările ulterioare, și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precum și întârzierile personalului didactic auxiliar și nedidactic, de la programul de lucru;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 xml:space="preserve">reprezentanții instituțiilor cu drept de </w:t>
      </w:r>
      <w:r w:rsidRPr="00DE1290">
        <w:rPr>
          <w:rFonts w:ascii="Times New Roman" w:hAnsi="Times New Roman"/>
          <w:sz w:val="24"/>
          <w:szCs w:val="24"/>
        </w:rPr>
        <w:lastRenderedPageBreak/>
        <w:t>îndrumare și control asupra unităților de învățământ, precum și persoanele care participă la procesul de monitorizare și evaluare a calității sistemului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7C007B" w:rsidRPr="009F4418" w:rsidRDefault="007C007B" w:rsidP="00635D56">
      <w:pPr>
        <w:spacing w:after="0"/>
        <w:jc w:val="center"/>
        <w:rPr>
          <w:i/>
          <w:szCs w:val="24"/>
        </w:rPr>
      </w:pPr>
    </w:p>
    <w:p w:rsidR="007C007B" w:rsidRDefault="007C007B"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7C007B" w:rsidRDefault="007C007B"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7C007B" w:rsidRDefault="007C007B" w:rsidP="009F4418">
      <w:pPr>
        <w:spacing w:after="0" w:line="240" w:lineRule="auto"/>
        <w:rPr>
          <w:rFonts w:ascii="Times New Roman" w:hAnsi="Times New Roman"/>
          <w:b/>
          <w:sz w:val="24"/>
          <w:szCs w:val="24"/>
        </w:rPr>
        <w:sectPr w:rsidR="007C007B" w:rsidSect="007C007B">
          <w:headerReference w:type="default" r:id="rId86"/>
          <w:footerReference w:type="default" r:id="rId87"/>
          <w:pgSz w:w="11907" w:h="16839" w:code="9"/>
          <w:pgMar w:top="851" w:right="851" w:bottom="851" w:left="851" w:header="0" w:footer="0" w:gutter="0"/>
          <w:pgNumType w:start="1"/>
          <w:cols w:space="708"/>
          <w:docGrid w:linePitch="360"/>
        </w:sectPr>
      </w:pPr>
    </w:p>
    <w:p w:rsidR="007C007B" w:rsidRPr="00DE1290" w:rsidRDefault="007C007B" w:rsidP="00B46651">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7C007B" w:rsidRPr="00623620" w:rsidRDefault="007C007B"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7C007B" w:rsidRPr="00A623A9" w:rsidRDefault="007C007B"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w:t>
      </w:r>
      <w:r w:rsidRPr="00B46651">
        <w:rPr>
          <w:rFonts w:ascii="Times New Roman" w:hAnsi="Times New Roman"/>
          <w:sz w:val="28"/>
          <w:szCs w:val="24"/>
        </w:rPr>
        <w:t>Unitate de învățământ gimnazial</w:t>
      </w:r>
    </w:p>
    <w:p w:rsidR="007C007B" w:rsidRPr="00CA6C36" w:rsidRDefault="007C007B" w:rsidP="00635D56">
      <w:pPr>
        <w:spacing w:line="240" w:lineRule="auto"/>
        <w:jc w:val="center"/>
        <w:rPr>
          <w:rFonts w:ascii="Times New Roman" w:hAnsi="Times New Roman"/>
          <w:sz w:val="14"/>
          <w:szCs w:val="24"/>
        </w:rPr>
      </w:pP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0E406F">
        <w:rPr>
          <w:rFonts w:ascii="Times New Roman" w:hAnsi="Times New Roman"/>
          <w:noProof/>
          <w:sz w:val="24"/>
          <w:szCs w:val="24"/>
        </w:rPr>
        <w:t>ŞCOALA GIMNAZIALĂ, sat Plopu,  oraş Ianca, jud.Brăila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Studii: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Anul absolvirii: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Specialitatea: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Gradul didactic:</w:t>
      </w: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7C007B" w:rsidRPr="00623620" w:rsidRDefault="007C007B" w:rsidP="00C22751">
      <w:pPr>
        <w:spacing w:after="0"/>
        <w:rPr>
          <w:rFonts w:ascii="Times New Roman" w:hAnsi="Times New Roman"/>
          <w:b/>
          <w:sz w:val="14"/>
          <w:szCs w:val="24"/>
        </w:rPr>
      </w:pPr>
    </w:p>
    <w:p w:rsidR="007C007B" w:rsidRDefault="007C007B"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7C007B" w:rsidRDefault="007C007B"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7C007B" w:rsidRPr="00623620" w:rsidRDefault="007C007B" w:rsidP="00A623A9">
      <w:pPr>
        <w:spacing w:after="0"/>
        <w:jc w:val="both"/>
        <w:rPr>
          <w:rFonts w:ascii="Times New Roman" w:hAnsi="Times New Roman"/>
          <w:b/>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7C007B" w:rsidRDefault="007C007B"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7C007B" w:rsidRPr="00623620" w:rsidRDefault="007C007B" w:rsidP="00A623A9">
      <w:pPr>
        <w:spacing w:after="0"/>
        <w:jc w:val="both"/>
        <w:rPr>
          <w:rFonts w:ascii="Times New Roman" w:hAnsi="Times New Roman"/>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7C007B" w:rsidRDefault="007C007B"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prevederile legislației și actelor normative subsecvente Legii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deciziile emise de inspectorul școlar general;</w:t>
      </w:r>
    </w:p>
    <w:p w:rsidR="007C007B" w:rsidRPr="00B46651"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hotărârile consiliului de administrație al unității de învățământ.</w:t>
      </w:r>
    </w:p>
    <w:p w:rsidR="007C007B" w:rsidRPr="00DE1290" w:rsidRDefault="007C007B" w:rsidP="00A623A9">
      <w:pPr>
        <w:spacing w:after="0"/>
        <w:jc w:val="both"/>
        <w:rPr>
          <w:rFonts w:ascii="Times New Roman" w:hAnsi="Times New Roman"/>
          <w:sz w:val="24"/>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 ATRIBUȚII GENERALE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7C007B" w:rsidRDefault="007C007B"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7C007B" w:rsidRPr="00623620" w:rsidRDefault="007C007B" w:rsidP="00A623A9">
      <w:pPr>
        <w:spacing w:after="0"/>
        <w:jc w:val="both"/>
        <w:rPr>
          <w:rFonts w:ascii="Times New Roman" w:hAnsi="Times New Roman"/>
          <w:sz w:val="10"/>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II. ATRIBUȚII SPECIFICE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 xml:space="preserve">asigurarea </w:t>
      </w:r>
      <w:r>
        <w:rPr>
          <w:rFonts w:ascii="Times New Roman" w:hAnsi="Times New Roman"/>
          <w:sz w:val="24"/>
          <w:szCs w:val="24"/>
        </w:rPr>
        <w:t>orientării profesionale</w:t>
      </w:r>
      <w:r w:rsidRPr="00DE1290">
        <w:rPr>
          <w:rFonts w:ascii="Times New Roman" w:hAnsi="Times New Roman"/>
          <w:sz w:val="24"/>
          <w:szCs w:val="24"/>
        </w:rPr>
        <w:t xml:space="preserve"> a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 și completările ulterioare, și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precum și întârzierile personalului didactic auxiliar și nedidactic, de la programul de lucru;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 xml:space="preserve">reprezentanții instituțiilor cu drept de </w:t>
      </w:r>
      <w:r w:rsidRPr="00DE1290">
        <w:rPr>
          <w:rFonts w:ascii="Times New Roman" w:hAnsi="Times New Roman"/>
          <w:sz w:val="24"/>
          <w:szCs w:val="24"/>
        </w:rPr>
        <w:lastRenderedPageBreak/>
        <w:t>îndrumare și control asupra unităților de învățământ, precum și persoanele care participă la procesul de monitorizare și evaluare a calității sistemului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7C007B" w:rsidRPr="009F4418" w:rsidRDefault="007C007B" w:rsidP="00635D56">
      <w:pPr>
        <w:spacing w:after="0"/>
        <w:jc w:val="center"/>
        <w:rPr>
          <w:i/>
          <w:szCs w:val="24"/>
        </w:rPr>
      </w:pPr>
    </w:p>
    <w:p w:rsidR="007C007B" w:rsidRDefault="007C007B"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7C007B" w:rsidRDefault="007C007B"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7C007B" w:rsidRDefault="007C007B" w:rsidP="009F4418">
      <w:pPr>
        <w:spacing w:after="0" w:line="240" w:lineRule="auto"/>
        <w:rPr>
          <w:rFonts w:ascii="Times New Roman" w:hAnsi="Times New Roman"/>
          <w:b/>
          <w:sz w:val="24"/>
          <w:szCs w:val="24"/>
        </w:rPr>
        <w:sectPr w:rsidR="007C007B" w:rsidSect="007C007B">
          <w:headerReference w:type="default" r:id="rId88"/>
          <w:footerReference w:type="default" r:id="rId89"/>
          <w:pgSz w:w="11907" w:h="16839" w:code="9"/>
          <w:pgMar w:top="851" w:right="851" w:bottom="851" w:left="851" w:header="0" w:footer="0" w:gutter="0"/>
          <w:pgNumType w:start="1"/>
          <w:cols w:space="708"/>
          <w:docGrid w:linePitch="360"/>
        </w:sectPr>
      </w:pPr>
    </w:p>
    <w:p w:rsidR="007C007B" w:rsidRPr="00DE1290" w:rsidRDefault="007C007B" w:rsidP="00B46651">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7C007B" w:rsidRPr="00623620" w:rsidRDefault="007C007B"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7C007B" w:rsidRPr="00A623A9" w:rsidRDefault="007C007B"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w:t>
      </w:r>
      <w:r w:rsidRPr="00B46651">
        <w:rPr>
          <w:rFonts w:ascii="Times New Roman" w:hAnsi="Times New Roman"/>
          <w:sz w:val="28"/>
          <w:szCs w:val="24"/>
        </w:rPr>
        <w:t>Unitate de învățământ gimnazial</w:t>
      </w:r>
    </w:p>
    <w:p w:rsidR="007C007B" w:rsidRPr="00CA6C36" w:rsidRDefault="007C007B" w:rsidP="00635D56">
      <w:pPr>
        <w:spacing w:line="240" w:lineRule="auto"/>
        <w:jc w:val="center"/>
        <w:rPr>
          <w:rFonts w:ascii="Times New Roman" w:hAnsi="Times New Roman"/>
          <w:sz w:val="14"/>
          <w:szCs w:val="24"/>
        </w:rPr>
      </w:pP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0E406F">
        <w:rPr>
          <w:rFonts w:ascii="Times New Roman" w:hAnsi="Times New Roman"/>
          <w:noProof/>
          <w:sz w:val="24"/>
          <w:szCs w:val="24"/>
        </w:rPr>
        <w:t>ŞCOALA GIMNAZIALĂ, comuna Racoviţa, jud.Brăila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Studii: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Anul absolvirii: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Specialitatea: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Gradul didactic:</w:t>
      </w: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7C007B" w:rsidRPr="00623620" w:rsidRDefault="007C007B" w:rsidP="00C22751">
      <w:pPr>
        <w:spacing w:after="0"/>
        <w:rPr>
          <w:rFonts w:ascii="Times New Roman" w:hAnsi="Times New Roman"/>
          <w:b/>
          <w:sz w:val="14"/>
          <w:szCs w:val="24"/>
        </w:rPr>
      </w:pPr>
    </w:p>
    <w:p w:rsidR="007C007B" w:rsidRDefault="007C007B"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7C007B" w:rsidRDefault="007C007B"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7C007B" w:rsidRPr="00623620" w:rsidRDefault="007C007B" w:rsidP="00A623A9">
      <w:pPr>
        <w:spacing w:after="0"/>
        <w:jc w:val="both"/>
        <w:rPr>
          <w:rFonts w:ascii="Times New Roman" w:hAnsi="Times New Roman"/>
          <w:b/>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7C007B" w:rsidRDefault="007C007B"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7C007B" w:rsidRPr="00623620" w:rsidRDefault="007C007B" w:rsidP="00A623A9">
      <w:pPr>
        <w:spacing w:after="0"/>
        <w:jc w:val="both"/>
        <w:rPr>
          <w:rFonts w:ascii="Times New Roman" w:hAnsi="Times New Roman"/>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7C007B" w:rsidRDefault="007C007B"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prevederile legislației și actelor normative subsecvente Legii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deciziile emise de inspectorul școlar general;</w:t>
      </w:r>
    </w:p>
    <w:p w:rsidR="007C007B" w:rsidRPr="00B46651"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hotărârile consiliului de administrație al unității de învățământ.</w:t>
      </w:r>
    </w:p>
    <w:p w:rsidR="007C007B" w:rsidRPr="00DE1290" w:rsidRDefault="007C007B" w:rsidP="00A623A9">
      <w:pPr>
        <w:spacing w:after="0"/>
        <w:jc w:val="both"/>
        <w:rPr>
          <w:rFonts w:ascii="Times New Roman" w:hAnsi="Times New Roman"/>
          <w:sz w:val="24"/>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 ATRIBUȚII GENERALE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7C007B" w:rsidRDefault="007C007B"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7C007B" w:rsidRPr="00623620" w:rsidRDefault="007C007B" w:rsidP="00A623A9">
      <w:pPr>
        <w:spacing w:after="0"/>
        <w:jc w:val="both"/>
        <w:rPr>
          <w:rFonts w:ascii="Times New Roman" w:hAnsi="Times New Roman"/>
          <w:sz w:val="10"/>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II. ATRIBUȚII SPECIFICE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 xml:space="preserve">asigurarea </w:t>
      </w:r>
      <w:r>
        <w:rPr>
          <w:rFonts w:ascii="Times New Roman" w:hAnsi="Times New Roman"/>
          <w:sz w:val="24"/>
          <w:szCs w:val="24"/>
        </w:rPr>
        <w:t>orientării profesionale</w:t>
      </w:r>
      <w:r w:rsidRPr="00DE1290">
        <w:rPr>
          <w:rFonts w:ascii="Times New Roman" w:hAnsi="Times New Roman"/>
          <w:sz w:val="24"/>
          <w:szCs w:val="24"/>
        </w:rPr>
        <w:t xml:space="preserve"> a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 și completările ulterioare, și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precum și întârzierile personalului didactic auxiliar și nedidactic, de la programul de lucru;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 xml:space="preserve">reprezentanții instituțiilor cu drept de </w:t>
      </w:r>
      <w:r w:rsidRPr="00DE1290">
        <w:rPr>
          <w:rFonts w:ascii="Times New Roman" w:hAnsi="Times New Roman"/>
          <w:sz w:val="24"/>
          <w:szCs w:val="24"/>
        </w:rPr>
        <w:lastRenderedPageBreak/>
        <w:t>îndrumare și control asupra unităților de învățământ, precum și persoanele care participă la procesul de monitorizare și evaluare a calității sistemului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7C007B" w:rsidRPr="009F4418" w:rsidRDefault="007C007B" w:rsidP="00635D56">
      <w:pPr>
        <w:spacing w:after="0"/>
        <w:jc w:val="center"/>
        <w:rPr>
          <w:i/>
          <w:szCs w:val="24"/>
        </w:rPr>
      </w:pPr>
    </w:p>
    <w:p w:rsidR="007C007B" w:rsidRDefault="007C007B"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7C007B" w:rsidRDefault="007C007B"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7C007B" w:rsidRDefault="007C007B" w:rsidP="009F4418">
      <w:pPr>
        <w:spacing w:after="0" w:line="240" w:lineRule="auto"/>
        <w:rPr>
          <w:rFonts w:ascii="Times New Roman" w:hAnsi="Times New Roman"/>
          <w:b/>
          <w:sz w:val="24"/>
          <w:szCs w:val="24"/>
        </w:rPr>
        <w:sectPr w:rsidR="007C007B" w:rsidSect="007C007B">
          <w:headerReference w:type="default" r:id="rId90"/>
          <w:footerReference w:type="default" r:id="rId91"/>
          <w:pgSz w:w="11907" w:h="16839" w:code="9"/>
          <w:pgMar w:top="851" w:right="851" w:bottom="851" w:left="851" w:header="0" w:footer="0" w:gutter="0"/>
          <w:pgNumType w:start="1"/>
          <w:cols w:space="708"/>
          <w:docGrid w:linePitch="360"/>
        </w:sectPr>
      </w:pPr>
    </w:p>
    <w:p w:rsidR="007C007B" w:rsidRPr="00DE1290" w:rsidRDefault="007C007B" w:rsidP="00B46651">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7C007B" w:rsidRPr="00623620" w:rsidRDefault="007C007B"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7C007B" w:rsidRPr="00A623A9" w:rsidRDefault="007C007B"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w:t>
      </w:r>
      <w:r w:rsidRPr="00B46651">
        <w:rPr>
          <w:rFonts w:ascii="Times New Roman" w:hAnsi="Times New Roman"/>
          <w:sz w:val="28"/>
          <w:szCs w:val="24"/>
        </w:rPr>
        <w:t>Unitate de învățământ gimnazial</w:t>
      </w:r>
    </w:p>
    <w:p w:rsidR="007C007B" w:rsidRPr="00CA6C36" w:rsidRDefault="007C007B" w:rsidP="00635D56">
      <w:pPr>
        <w:spacing w:line="240" w:lineRule="auto"/>
        <w:jc w:val="center"/>
        <w:rPr>
          <w:rFonts w:ascii="Times New Roman" w:hAnsi="Times New Roman"/>
          <w:sz w:val="14"/>
          <w:szCs w:val="24"/>
        </w:rPr>
      </w:pP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0E406F">
        <w:rPr>
          <w:rFonts w:ascii="Times New Roman" w:hAnsi="Times New Roman"/>
          <w:noProof/>
          <w:sz w:val="24"/>
          <w:szCs w:val="24"/>
        </w:rPr>
        <w:t>ŞCOALA GIMNAZIALĂ, comuna Râmnicelu, jud. Brăila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Studii: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Anul absolvirii: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Specialitatea: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Gradul didactic:</w:t>
      </w: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7C007B" w:rsidRPr="00623620" w:rsidRDefault="007C007B" w:rsidP="00C22751">
      <w:pPr>
        <w:spacing w:after="0"/>
        <w:rPr>
          <w:rFonts w:ascii="Times New Roman" w:hAnsi="Times New Roman"/>
          <w:b/>
          <w:sz w:val="14"/>
          <w:szCs w:val="24"/>
        </w:rPr>
      </w:pPr>
    </w:p>
    <w:p w:rsidR="007C007B" w:rsidRDefault="007C007B"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7C007B" w:rsidRDefault="007C007B"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7C007B" w:rsidRPr="00623620" w:rsidRDefault="007C007B" w:rsidP="00A623A9">
      <w:pPr>
        <w:spacing w:after="0"/>
        <w:jc w:val="both"/>
        <w:rPr>
          <w:rFonts w:ascii="Times New Roman" w:hAnsi="Times New Roman"/>
          <w:b/>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7C007B" w:rsidRDefault="007C007B"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7C007B" w:rsidRPr="00623620" w:rsidRDefault="007C007B" w:rsidP="00A623A9">
      <w:pPr>
        <w:spacing w:after="0"/>
        <w:jc w:val="both"/>
        <w:rPr>
          <w:rFonts w:ascii="Times New Roman" w:hAnsi="Times New Roman"/>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7C007B" w:rsidRDefault="007C007B"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prevederile legislației și actelor normative subsecvente Legii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deciziile emise de inspectorul școlar general;</w:t>
      </w:r>
    </w:p>
    <w:p w:rsidR="007C007B" w:rsidRPr="00B46651"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hotărârile consiliului de administrație al unității de învățământ.</w:t>
      </w:r>
    </w:p>
    <w:p w:rsidR="007C007B" w:rsidRPr="00DE1290" w:rsidRDefault="007C007B" w:rsidP="00A623A9">
      <w:pPr>
        <w:spacing w:after="0"/>
        <w:jc w:val="both"/>
        <w:rPr>
          <w:rFonts w:ascii="Times New Roman" w:hAnsi="Times New Roman"/>
          <w:sz w:val="24"/>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 ATRIBUȚII GENERALE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7C007B" w:rsidRDefault="007C007B"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7C007B" w:rsidRPr="00623620" w:rsidRDefault="007C007B" w:rsidP="00A623A9">
      <w:pPr>
        <w:spacing w:after="0"/>
        <w:jc w:val="both"/>
        <w:rPr>
          <w:rFonts w:ascii="Times New Roman" w:hAnsi="Times New Roman"/>
          <w:sz w:val="10"/>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II. ATRIBUȚII SPECIFICE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 xml:space="preserve">asigurarea </w:t>
      </w:r>
      <w:r>
        <w:rPr>
          <w:rFonts w:ascii="Times New Roman" w:hAnsi="Times New Roman"/>
          <w:sz w:val="24"/>
          <w:szCs w:val="24"/>
        </w:rPr>
        <w:t>orientării profesionale</w:t>
      </w:r>
      <w:r w:rsidRPr="00DE1290">
        <w:rPr>
          <w:rFonts w:ascii="Times New Roman" w:hAnsi="Times New Roman"/>
          <w:sz w:val="24"/>
          <w:szCs w:val="24"/>
        </w:rPr>
        <w:t xml:space="preserve"> a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 și completările ulterioare, și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precum și întârzierile personalului didactic auxiliar și nedidactic, de la programul de lucru;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 xml:space="preserve">reprezentanții instituțiilor cu drept de </w:t>
      </w:r>
      <w:r w:rsidRPr="00DE1290">
        <w:rPr>
          <w:rFonts w:ascii="Times New Roman" w:hAnsi="Times New Roman"/>
          <w:sz w:val="24"/>
          <w:szCs w:val="24"/>
        </w:rPr>
        <w:lastRenderedPageBreak/>
        <w:t>îndrumare și control asupra unităților de învățământ, precum și persoanele care participă la procesul de monitorizare și evaluare a calității sistemului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7C007B" w:rsidRPr="009F4418" w:rsidRDefault="007C007B" w:rsidP="00635D56">
      <w:pPr>
        <w:spacing w:after="0"/>
        <w:jc w:val="center"/>
        <w:rPr>
          <w:i/>
          <w:szCs w:val="24"/>
        </w:rPr>
      </w:pPr>
    </w:p>
    <w:p w:rsidR="007C007B" w:rsidRDefault="007C007B"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7C007B" w:rsidRDefault="007C007B"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7C007B" w:rsidRDefault="007C007B" w:rsidP="009F4418">
      <w:pPr>
        <w:spacing w:after="0" w:line="240" w:lineRule="auto"/>
        <w:rPr>
          <w:rFonts w:ascii="Times New Roman" w:hAnsi="Times New Roman"/>
          <w:b/>
          <w:sz w:val="24"/>
          <w:szCs w:val="24"/>
        </w:rPr>
        <w:sectPr w:rsidR="007C007B" w:rsidSect="007C007B">
          <w:headerReference w:type="default" r:id="rId92"/>
          <w:footerReference w:type="default" r:id="rId93"/>
          <w:pgSz w:w="11907" w:h="16839" w:code="9"/>
          <w:pgMar w:top="851" w:right="851" w:bottom="851" w:left="851" w:header="0" w:footer="0" w:gutter="0"/>
          <w:pgNumType w:start="1"/>
          <w:cols w:space="708"/>
          <w:docGrid w:linePitch="360"/>
        </w:sectPr>
      </w:pPr>
    </w:p>
    <w:p w:rsidR="007C007B" w:rsidRPr="00DE1290" w:rsidRDefault="007C007B" w:rsidP="00B46651">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7C007B" w:rsidRPr="00623620" w:rsidRDefault="007C007B"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7C007B" w:rsidRPr="00A623A9" w:rsidRDefault="007C007B"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w:t>
      </w:r>
      <w:r w:rsidRPr="00B46651">
        <w:rPr>
          <w:rFonts w:ascii="Times New Roman" w:hAnsi="Times New Roman"/>
          <w:sz w:val="28"/>
          <w:szCs w:val="24"/>
        </w:rPr>
        <w:t>Unitate de învățământ gimnazial</w:t>
      </w:r>
    </w:p>
    <w:p w:rsidR="007C007B" w:rsidRPr="00CA6C36" w:rsidRDefault="007C007B" w:rsidP="00635D56">
      <w:pPr>
        <w:spacing w:line="240" w:lineRule="auto"/>
        <w:jc w:val="center"/>
        <w:rPr>
          <w:rFonts w:ascii="Times New Roman" w:hAnsi="Times New Roman"/>
          <w:sz w:val="14"/>
          <w:szCs w:val="24"/>
        </w:rPr>
      </w:pP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0E406F">
        <w:rPr>
          <w:rFonts w:ascii="Times New Roman" w:hAnsi="Times New Roman"/>
          <w:noProof/>
          <w:sz w:val="24"/>
          <w:szCs w:val="24"/>
        </w:rPr>
        <w:t>ŞCOALA GIMNAZIALĂ, comuna Romanu, jud.Brăila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Studii: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Anul absolvirii: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Specialitatea: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Gradul didactic:</w:t>
      </w: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7C007B" w:rsidRPr="00623620" w:rsidRDefault="007C007B" w:rsidP="00C22751">
      <w:pPr>
        <w:spacing w:after="0"/>
        <w:rPr>
          <w:rFonts w:ascii="Times New Roman" w:hAnsi="Times New Roman"/>
          <w:b/>
          <w:sz w:val="14"/>
          <w:szCs w:val="24"/>
        </w:rPr>
      </w:pPr>
    </w:p>
    <w:p w:rsidR="007C007B" w:rsidRDefault="007C007B"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7C007B" w:rsidRDefault="007C007B"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7C007B" w:rsidRPr="00623620" w:rsidRDefault="007C007B" w:rsidP="00A623A9">
      <w:pPr>
        <w:spacing w:after="0"/>
        <w:jc w:val="both"/>
        <w:rPr>
          <w:rFonts w:ascii="Times New Roman" w:hAnsi="Times New Roman"/>
          <w:b/>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7C007B" w:rsidRDefault="007C007B"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7C007B" w:rsidRPr="00623620" w:rsidRDefault="007C007B" w:rsidP="00A623A9">
      <w:pPr>
        <w:spacing w:after="0"/>
        <w:jc w:val="both"/>
        <w:rPr>
          <w:rFonts w:ascii="Times New Roman" w:hAnsi="Times New Roman"/>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7C007B" w:rsidRDefault="007C007B"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prevederile legislației și actelor normative subsecvente Legii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deciziile emise de inspectorul școlar general;</w:t>
      </w:r>
    </w:p>
    <w:p w:rsidR="007C007B" w:rsidRPr="00B46651"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hotărârile consiliului de administrație al unității de învățământ.</w:t>
      </w:r>
    </w:p>
    <w:p w:rsidR="007C007B" w:rsidRPr="00DE1290" w:rsidRDefault="007C007B" w:rsidP="00A623A9">
      <w:pPr>
        <w:spacing w:after="0"/>
        <w:jc w:val="both"/>
        <w:rPr>
          <w:rFonts w:ascii="Times New Roman" w:hAnsi="Times New Roman"/>
          <w:sz w:val="24"/>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 ATRIBUȚII GENERALE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7C007B" w:rsidRDefault="007C007B"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7C007B" w:rsidRPr="00623620" w:rsidRDefault="007C007B" w:rsidP="00A623A9">
      <w:pPr>
        <w:spacing w:after="0"/>
        <w:jc w:val="both"/>
        <w:rPr>
          <w:rFonts w:ascii="Times New Roman" w:hAnsi="Times New Roman"/>
          <w:sz w:val="10"/>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II. ATRIBUȚII SPECIFICE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 xml:space="preserve">asigurarea </w:t>
      </w:r>
      <w:r>
        <w:rPr>
          <w:rFonts w:ascii="Times New Roman" w:hAnsi="Times New Roman"/>
          <w:sz w:val="24"/>
          <w:szCs w:val="24"/>
        </w:rPr>
        <w:t>orientării profesionale</w:t>
      </w:r>
      <w:r w:rsidRPr="00DE1290">
        <w:rPr>
          <w:rFonts w:ascii="Times New Roman" w:hAnsi="Times New Roman"/>
          <w:sz w:val="24"/>
          <w:szCs w:val="24"/>
        </w:rPr>
        <w:t xml:space="preserve"> a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 și completările ulterioare, și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precum și întârzierile personalului didactic auxiliar și nedidactic, de la programul de lucru;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 xml:space="preserve">reprezentanții instituțiilor cu drept de </w:t>
      </w:r>
      <w:r w:rsidRPr="00DE1290">
        <w:rPr>
          <w:rFonts w:ascii="Times New Roman" w:hAnsi="Times New Roman"/>
          <w:sz w:val="24"/>
          <w:szCs w:val="24"/>
        </w:rPr>
        <w:lastRenderedPageBreak/>
        <w:t>îndrumare și control asupra unităților de învățământ, precum și persoanele care participă la procesul de monitorizare și evaluare a calității sistemului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7C007B" w:rsidRPr="009F4418" w:rsidRDefault="007C007B" w:rsidP="00635D56">
      <w:pPr>
        <w:spacing w:after="0"/>
        <w:jc w:val="center"/>
        <w:rPr>
          <w:i/>
          <w:szCs w:val="24"/>
        </w:rPr>
      </w:pPr>
    </w:p>
    <w:p w:rsidR="007C007B" w:rsidRDefault="007C007B"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7C007B" w:rsidRDefault="007C007B"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7C007B" w:rsidRDefault="007C007B" w:rsidP="009F4418">
      <w:pPr>
        <w:spacing w:after="0" w:line="240" w:lineRule="auto"/>
        <w:rPr>
          <w:rFonts w:ascii="Times New Roman" w:hAnsi="Times New Roman"/>
          <w:b/>
          <w:sz w:val="24"/>
          <w:szCs w:val="24"/>
        </w:rPr>
        <w:sectPr w:rsidR="007C007B" w:rsidSect="007C007B">
          <w:headerReference w:type="default" r:id="rId94"/>
          <w:footerReference w:type="default" r:id="rId95"/>
          <w:pgSz w:w="11907" w:h="16839" w:code="9"/>
          <w:pgMar w:top="851" w:right="851" w:bottom="851" w:left="851" w:header="0" w:footer="0" w:gutter="0"/>
          <w:pgNumType w:start="1"/>
          <w:cols w:space="708"/>
          <w:docGrid w:linePitch="360"/>
        </w:sectPr>
      </w:pPr>
    </w:p>
    <w:p w:rsidR="007C007B" w:rsidRPr="00DE1290" w:rsidRDefault="007C007B" w:rsidP="00B46651">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7C007B" w:rsidRPr="00623620" w:rsidRDefault="007C007B"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7C007B" w:rsidRPr="00A623A9" w:rsidRDefault="007C007B"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w:t>
      </w:r>
      <w:r w:rsidRPr="00B46651">
        <w:rPr>
          <w:rFonts w:ascii="Times New Roman" w:hAnsi="Times New Roman"/>
          <w:sz w:val="28"/>
          <w:szCs w:val="24"/>
        </w:rPr>
        <w:t>Unitate de învățământ gimnazial</w:t>
      </w:r>
    </w:p>
    <w:p w:rsidR="007C007B" w:rsidRPr="00CA6C36" w:rsidRDefault="007C007B" w:rsidP="00635D56">
      <w:pPr>
        <w:spacing w:line="240" w:lineRule="auto"/>
        <w:jc w:val="center"/>
        <w:rPr>
          <w:rFonts w:ascii="Times New Roman" w:hAnsi="Times New Roman"/>
          <w:sz w:val="14"/>
          <w:szCs w:val="24"/>
        </w:rPr>
      </w:pP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0E406F">
        <w:rPr>
          <w:rFonts w:ascii="Times New Roman" w:hAnsi="Times New Roman"/>
          <w:noProof/>
          <w:sz w:val="24"/>
          <w:szCs w:val="24"/>
        </w:rPr>
        <w:t>ŞCOALA GIMNAZIALĂ ,comuna Roşiori, jud. Brăila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Studii: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Anul absolvirii: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Specialitatea: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Gradul didactic:</w:t>
      </w: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7C007B" w:rsidRPr="00623620" w:rsidRDefault="007C007B" w:rsidP="00C22751">
      <w:pPr>
        <w:spacing w:after="0"/>
        <w:rPr>
          <w:rFonts w:ascii="Times New Roman" w:hAnsi="Times New Roman"/>
          <w:b/>
          <w:sz w:val="14"/>
          <w:szCs w:val="24"/>
        </w:rPr>
      </w:pPr>
    </w:p>
    <w:p w:rsidR="007C007B" w:rsidRDefault="007C007B"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7C007B" w:rsidRDefault="007C007B"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7C007B" w:rsidRPr="00623620" w:rsidRDefault="007C007B" w:rsidP="00A623A9">
      <w:pPr>
        <w:spacing w:after="0"/>
        <w:jc w:val="both"/>
        <w:rPr>
          <w:rFonts w:ascii="Times New Roman" w:hAnsi="Times New Roman"/>
          <w:b/>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7C007B" w:rsidRDefault="007C007B"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7C007B" w:rsidRPr="00623620" w:rsidRDefault="007C007B" w:rsidP="00A623A9">
      <w:pPr>
        <w:spacing w:after="0"/>
        <w:jc w:val="both"/>
        <w:rPr>
          <w:rFonts w:ascii="Times New Roman" w:hAnsi="Times New Roman"/>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7C007B" w:rsidRDefault="007C007B"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prevederile legislației și actelor normative subsecvente Legii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deciziile emise de inspectorul școlar general;</w:t>
      </w:r>
    </w:p>
    <w:p w:rsidR="007C007B" w:rsidRPr="00B46651"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hotărârile consiliului de administrație al unității de învățământ.</w:t>
      </w:r>
    </w:p>
    <w:p w:rsidR="007C007B" w:rsidRPr="00DE1290" w:rsidRDefault="007C007B" w:rsidP="00A623A9">
      <w:pPr>
        <w:spacing w:after="0"/>
        <w:jc w:val="both"/>
        <w:rPr>
          <w:rFonts w:ascii="Times New Roman" w:hAnsi="Times New Roman"/>
          <w:sz w:val="24"/>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 ATRIBUȚII GENERALE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7C007B" w:rsidRDefault="007C007B"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7C007B" w:rsidRPr="00623620" w:rsidRDefault="007C007B" w:rsidP="00A623A9">
      <w:pPr>
        <w:spacing w:after="0"/>
        <w:jc w:val="both"/>
        <w:rPr>
          <w:rFonts w:ascii="Times New Roman" w:hAnsi="Times New Roman"/>
          <w:sz w:val="10"/>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II. ATRIBUȚII SPECIFICE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 xml:space="preserve">asigurarea </w:t>
      </w:r>
      <w:r>
        <w:rPr>
          <w:rFonts w:ascii="Times New Roman" w:hAnsi="Times New Roman"/>
          <w:sz w:val="24"/>
          <w:szCs w:val="24"/>
        </w:rPr>
        <w:t>orientării profesionale</w:t>
      </w:r>
      <w:r w:rsidRPr="00DE1290">
        <w:rPr>
          <w:rFonts w:ascii="Times New Roman" w:hAnsi="Times New Roman"/>
          <w:sz w:val="24"/>
          <w:szCs w:val="24"/>
        </w:rPr>
        <w:t xml:space="preserve"> a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 și completările ulterioare, și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precum și întârzierile personalului didactic auxiliar și nedidactic, de la programul de lucru;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 xml:space="preserve">reprezentanții instituțiilor cu drept de </w:t>
      </w:r>
      <w:r w:rsidRPr="00DE1290">
        <w:rPr>
          <w:rFonts w:ascii="Times New Roman" w:hAnsi="Times New Roman"/>
          <w:sz w:val="24"/>
          <w:szCs w:val="24"/>
        </w:rPr>
        <w:lastRenderedPageBreak/>
        <w:t>îndrumare și control asupra unităților de învățământ, precum și persoanele care participă la procesul de monitorizare și evaluare a calității sistemului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7C007B" w:rsidRPr="009F4418" w:rsidRDefault="007C007B" w:rsidP="00635D56">
      <w:pPr>
        <w:spacing w:after="0"/>
        <w:jc w:val="center"/>
        <w:rPr>
          <w:i/>
          <w:szCs w:val="24"/>
        </w:rPr>
      </w:pPr>
    </w:p>
    <w:p w:rsidR="007C007B" w:rsidRDefault="007C007B"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7C007B" w:rsidRDefault="007C007B"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7C007B" w:rsidRDefault="007C007B" w:rsidP="009F4418">
      <w:pPr>
        <w:spacing w:after="0" w:line="240" w:lineRule="auto"/>
        <w:rPr>
          <w:rFonts w:ascii="Times New Roman" w:hAnsi="Times New Roman"/>
          <w:b/>
          <w:sz w:val="24"/>
          <w:szCs w:val="24"/>
        </w:rPr>
        <w:sectPr w:rsidR="007C007B" w:rsidSect="007C007B">
          <w:headerReference w:type="default" r:id="rId96"/>
          <w:footerReference w:type="default" r:id="rId97"/>
          <w:pgSz w:w="11907" w:h="16839" w:code="9"/>
          <w:pgMar w:top="851" w:right="851" w:bottom="851" w:left="851" w:header="0" w:footer="0" w:gutter="0"/>
          <w:pgNumType w:start="1"/>
          <w:cols w:space="708"/>
          <w:docGrid w:linePitch="360"/>
        </w:sectPr>
      </w:pPr>
    </w:p>
    <w:p w:rsidR="007C007B" w:rsidRPr="00DE1290" w:rsidRDefault="007C007B" w:rsidP="00B46651">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7C007B" w:rsidRPr="00623620" w:rsidRDefault="007C007B"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7C007B" w:rsidRPr="00A623A9" w:rsidRDefault="007C007B"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w:t>
      </w:r>
      <w:r w:rsidRPr="00B46651">
        <w:rPr>
          <w:rFonts w:ascii="Times New Roman" w:hAnsi="Times New Roman"/>
          <w:sz w:val="28"/>
          <w:szCs w:val="24"/>
        </w:rPr>
        <w:t>Unitate de învățământ gimnazial</w:t>
      </w:r>
    </w:p>
    <w:p w:rsidR="007C007B" w:rsidRPr="00CA6C36" w:rsidRDefault="007C007B" w:rsidP="00635D56">
      <w:pPr>
        <w:spacing w:line="240" w:lineRule="auto"/>
        <w:jc w:val="center"/>
        <w:rPr>
          <w:rFonts w:ascii="Times New Roman" w:hAnsi="Times New Roman"/>
          <w:sz w:val="14"/>
          <w:szCs w:val="24"/>
        </w:rPr>
      </w:pP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0E406F">
        <w:rPr>
          <w:rFonts w:ascii="Times New Roman" w:hAnsi="Times New Roman"/>
          <w:noProof/>
          <w:sz w:val="24"/>
          <w:szCs w:val="24"/>
        </w:rPr>
        <w:t>ŞCOALA GIMNAZIALĂ, comuna Salcia Tudor, jud.Brăila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Studii: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Anul absolvirii: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Specialitatea: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Gradul didactic:</w:t>
      </w: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7C007B" w:rsidRPr="00623620" w:rsidRDefault="007C007B" w:rsidP="00C22751">
      <w:pPr>
        <w:spacing w:after="0"/>
        <w:rPr>
          <w:rFonts w:ascii="Times New Roman" w:hAnsi="Times New Roman"/>
          <w:b/>
          <w:sz w:val="14"/>
          <w:szCs w:val="24"/>
        </w:rPr>
      </w:pPr>
    </w:p>
    <w:p w:rsidR="007C007B" w:rsidRDefault="007C007B"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7C007B" w:rsidRDefault="007C007B"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7C007B" w:rsidRPr="00623620" w:rsidRDefault="007C007B" w:rsidP="00A623A9">
      <w:pPr>
        <w:spacing w:after="0"/>
        <w:jc w:val="both"/>
        <w:rPr>
          <w:rFonts w:ascii="Times New Roman" w:hAnsi="Times New Roman"/>
          <w:b/>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7C007B" w:rsidRDefault="007C007B"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7C007B" w:rsidRPr="00623620" w:rsidRDefault="007C007B" w:rsidP="00A623A9">
      <w:pPr>
        <w:spacing w:after="0"/>
        <w:jc w:val="both"/>
        <w:rPr>
          <w:rFonts w:ascii="Times New Roman" w:hAnsi="Times New Roman"/>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7C007B" w:rsidRDefault="007C007B"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prevederile legislației și actelor normative subsecvente Legii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deciziile emise de inspectorul școlar general;</w:t>
      </w:r>
    </w:p>
    <w:p w:rsidR="007C007B" w:rsidRPr="00B46651"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hotărârile consiliului de administrație al unității de învățământ.</w:t>
      </w:r>
    </w:p>
    <w:p w:rsidR="007C007B" w:rsidRPr="00DE1290" w:rsidRDefault="007C007B" w:rsidP="00A623A9">
      <w:pPr>
        <w:spacing w:after="0"/>
        <w:jc w:val="both"/>
        <w:rPr>
          <w:rFonts w:ascii="Times New Roman" w:hAnsi="Times New Roman"/>
          <w:sz w:val="24"/>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 ATRIBUȚII GENERALE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7C007B" w:rsidRDefault="007C007B"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7C007B" w:rsidRPr="00623620" w:rsidRDefault="007C007B" w:rsidP="00A623A9">
      <w:pPr>
        <w:spacing w:after="0"/>
        <w:jc w:val="both"/>
        <w:rPr>
          <w:rFonts w:ascii="Times New Roman" w:hAnsi="Times New Roman"/>
          <w:sz w:val="10"/>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II. ATRIBUȚII SPECIFICE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 xml:space="preserve">asigurarea </w:t>
      </w:r>
      <w:r>
        <w:rPr>
          <w:rFonts w:ascii="Times New Roman" w:hAnsi="Times New Roman"/>
          <w:sz w:val="24"/>
          <w:szCs w:val="24"/>
        </w:rPr>
        <w:t>orientării profesionale</w:t>
      </w:r>
      <w:r w:rsidRPr="00DE1290">
        <w:rPr>
          <w:rFonts w:ascii="Times New Roman" w:hAnsi="Times New Roman"/>
          <w:sz w:val="24"/>
          <w:szCs w:val="24"/>
        </w:rPr>
        <w:t xml:space="preserve"> a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 și completările ulterioare, și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precum și întârzierile personalului didactic auxiliar și nedidactic, de la programul de lucru;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 xml:space="preserve">reprezentanții instituțiilor cu drept de </w:t>
      </w:r>
      <w:r w:rsidRPr="00DE1290">
        <w:rPr>
          <w:rFonts w:ascii="Times New Roman" w:hAnsi="Times New Roman"/>
          <w:sz w:val="24"/>
          <w:szCs w:val="24"/>
        </w:rPr>
        <w:lastRenderedPageBreak/>
        <w:t>îndrumare și control asupra unităților de învățământ, precum și persoanele care participă la procesul de monitorizare și evaluare a calității sistemului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7C007B" w:rsidRPr="009F4418" w:rsidRDefault="007C007B" w:rsidP="00635D56">
      <w:pPr>
        <w:spacing w:after="0"/>
        <w:jc w:val="center"/>
        <w:rPr>
          <w:i/>
          <w:szCs w:val="24"/>
        </w:rPr>
      </w:pPr>
    </w:p>
    <w:p w:rsidR="007C007B" w:rsidRDefault="007C007B"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7C007B" w:rsidRDefault="007C007B"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7C007B" w:rsidRDefault="007C007B" w:rsidP="009F4418">
      <w:pPr>
        <w:spacing w:after="0" w:line="240" w:lineRule="auto"/>
        <w:rPr>
          <w:rFonts w:ascii="Times New Roman" w:hAnsi="Times New Roman"/>
          <w:b/>
          <w:sz w:val="24"/>
          <w:szCs w:val="24"/>
        </w:rPr>
        <w:sectPr w:rsidR="007C007B" w:rsidSect="007C007B">
          <w:headerReference w:type="default" r:id="rId98"/>
          <w:footerReference w:type="default" r:id="rId99"/>
          <w:pgSz w:w="11907" w:h="16839" w:code="9"/>
          <w:pgMar w:top="851" w:right="851" w:bottom="851" w:left="851" w:header="0" w:footer="0" w:gutter="0"/>
          <w:pgNumType w:start="1"/>
          <w:cols w:space="708"/>
          <w:docGrid w:linePitch="360"/>
        </w:sectPr>
      </w:pPr>
    </w:p>
    <w:p w:rsidR="007C007B" w:rsidRPr="00DE1290" w:rsidRDefault="007C007B" w:rsidP="00B46651">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7C007B" w:rsidRPr="00623620" w:rsidRDefault="007C007B"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7C007B" w:rsidRPr="00A623A9" w:rsidRDefault="007C007B"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w:t>
      </w:r>
      <w:r w:rsidRPr="00B46651">
        <w:rPr>
          <w:rFonts w:ascii="Times New Roman" w:hAnsi="Times New Roman"/>
          <w:sz w:val="28"/>
          <w:szCs w:val="24"/>
        </w:rPr>
        <w:t>Unitate de învățământ gimnazial</w:t>
      </w:r>
    </w:p>
    <w:p w:rsidR="007C007B" w:rsidRPr="00CA6C36" w:rsidRDefault="007C007B" w:rsidP="00635D56">
      <w:pPr>
        <w:spacing w:line="240" w:lineRule="auto"/>
        <w:jc w:val="center"/>
        <w:rPr>
          <w:rFonts w:ascii="Times New Roman" w:hAnsi="Times New Roman"/>
          <w:sz w:val="14"/>
          <w:szCs w:val="24"/>
        </w:rPr>
      </w:pP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0E406F">
        <w:rPr>
          <w:rFonts w:ascii="Times New Roman" w:hAnsi="Times New Roman"/>
          <w:noProof/>
          <w:sz w:val="24"/>
          <w:szCs w:val="24"/>
        </w:rPr>
        <w:t>ŞCOALA GIMNAZIALĂ, comuna Scorţaru Nou, jud.Brăila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Studii: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Anul absolvirii: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Specialitatea: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Gradul didactic:</w:t>
      </w: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7C007B" w:rsidRPr="00623620" w:rsidRDefault="007C007B" w:rsidP="00C22751">
      <w:pPr>
        <w:spacing w:after="0"/>
        <w:rPr>
          <w:rFonts w:ascii="Times New Roman" w:hAnsi="Times New Roman"/>
          <w:b/>
          <w:sz w:val="14"/>
          <w:szCs w:val="24"/>
        </w:rPr>
      </w:pPr>
    </w:p>
    <w:p w:rsidR="007C007B" w:rsidRDefault="007C007B"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7C007B" w:rsidRDefault="007C007B"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7C007B" w:rsidRPr="00623620" w:rsidRDefault="007C007B" w:rsidP="00A623A9">
      <w:pPr>
        <w:spacing w:after="0"/>
        <w:jc w:val="both"/>
        <w:rPr>
          <w:rFonts w:ascii="Times New Roman" w:hAnsi="Times New Roman"/>
          <w:b/>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7C007B" w:rsidRDefault="007C007B"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7C007B" w:rsidRPr="00623620" w:rsidRDefault="007C007B" w:rsidP="00A623A9">
      <w:pPr>
        <w:spacing w:after="0"/>
        <w:jc w:val="both"/>
        <w:rPr>
          <w:rFonts w:ascii="Times New Roman" w:hAnsi="Times New Roman"/>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7C007B" w:rsidRDefault="007C007B"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prevederile legislației și actelor normative subsecvente Legii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deciziile emise de inspectorul școlar general;</w:t>
      </w:r>
    </w:p>
    <w:p w:rsidR="007C007B" w:rsidRPr="00B46651"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hotărârile consiliului de administrație al unității de învățământ.</w:t>
      </w:r>
    </w:p>
    <w:p w:rsidR="007C007B" w:rsidRPr="00DE1290" w:rsidRDefault="007C007B" w:rsidP="00A623A9">
      <w:pPr>
        <w:spacing w:after="0"/>
        <w:jc w:val="both"/>
        <w:rPr>
          <w:rFonts w:ascii="Times New Roman" w:hAnsi="Times New Roman"/>
          <w:sz w:val="24"/>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 ATRIBUȚII GENERALE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7C007B" w:rsidRDefault="007C007B"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7C007B" w:rsidRPr="00623620" w:rsidRDefault="007C007B" w:rsidP="00A623A9">
      <w:pPr>
        <w:spacing w:after="0"/>
        <w:jc w:val="both"/>
        <w:rPr>
          <w:rFonts w:ascii="Times New Roman" w:hAnsi="Times New Roman"/>
          <w:sz w:val="10"/>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II. ATRIBUȚII SPECIFICE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 xml:space="preserve">asigurarea </w:t>
      </w:r>
      <w:r>
        <w:rPr>
          <w:rFonts w:ascii="Times New Roman" w:hAnsi="Times New Roman"/>
          <w:sz w:val="24"/>
          <w:szCs w:val="24"/>
        </w:rPr>
        <w:t>orientării profesionale</w:t>
      </w:r>
      <w:r w:rsidRPr="00DE1290">
        <w:rPr>
          <w:rFonts w:ascii="Times New Roman" w:hAnsi="Times New Roman"/>
          <w:sz w:val="24"/>
          <w:szCs w:val="24"/>
        </w:rPr>
        <w:t xml:space="preserve"> a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 și completările ulterioare, și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precum și întârzierile personalului didactic auxiliar și nedidactic, de la programul de lucru;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 xml:space="preserve">reprezentanții instituțiilor cu drept de </w:t>
      </w:r>
      <w:r w:rsidRPr="00DE1290">
        <w:rPr>
          <w:rFonts w:ascii="Times New Roman" w:hAnsi="Times New Roman"/>
          <w:sz w:val="24"/>
          <w:szCs w:val="24"/>
        </w:rPr>
        <w:lastRenderedPageBreak/>
        <w:t>îndrumare și control asupra unităților de învățământ, precum și persoanele care participă la procesul de monitorizare și evaluare a calității sistemului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7C007B" w:rsidRPr="009F4418" w:rsidRDefault="007C007B" w:rsidP="00635D56">
      <w:pPr>
        <w:spacing w:after="0"/>
        <w:jc w:val="center"/>
        <w:rPr>
          <w:i/>
          <w:szCs w:val="24"/>
        </w:rPr>
      </w:pPr>
    </w:p>
    <w:p w:rsidR="007C007B" w:rsidRDefault="007C007B"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7C007B" w:rsidRDefault="007C007B"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7C007B" w:rsidRDefault="007C007B" w:rsidP="009F4418">
      <w:pPr>
        <w:spacing w:after="0" w:line="240" w:lineRule="auto"/>
        <w:rPr>
          <w:rFonts w:ascii="Times New Roman" w:hAnsi="Times New Roman"/>
          <w:b/>
          <w:sz w:val="24"/>
          <w:szCs w:val="24"/>
        </w:rPr>
        <w:sectPr w:rsidR="007C007B" w:rsidSect="007C007B">
          <w:headerReference w:type="default" r:id="rId100"/>
          <w:footerReference w:type="default" r:id="rId101"/>
          <w:pgSz w:w="11907" w:h="16839" w:code="9"/>
          <w:pgMar w:top="851" w:right="851" w:bottom="851" w:left="851" w:header="0" w:footer="0" w:gutter="0"/>
          <w:pgNumType w:start="1"/>
          <w:cols w:space="708"/>
          <w:docGrid w:linePitch="360"/>
        </w:sectPr>
      </w:pPr>
    </w:p>
    <w:p w:rsidR="007C007B" w:rsidRPr="00DE1290" w:rsidRDefault="007C007B" w:rsidP="00B46651">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7C007B" w:rsidRPr="00623620" w:rsidRDefault="007C007B"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7C007B" w:rsidRPr="00A623A9" w:rsidRDefault="007C007B"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w:t>
      </w:r>
      <w:r w:rsidRPr="00B46651">
        <w:rPr>
          <w:rFonts w:ascii="Times New Roman" w:hAnsi="Times New Roman"/>
          <w:sz w:val="28"/>
          <w:szCs w:val="24"/>
        </w:rPr>
        <w:t>Unitate de învățământ gimnazial</w:t>
      </w:r>
    </w:p>
    <w:p w:rsidR="007C007B" w:rsidRPr="00CA6C36" w:rsidRDefault="007C007B" w:rsidP="00635D56">
      <w:pPr>
        <w:spacing w:line="240" w:lineRule="auto"/>
        <w:jc w:val="center"/>
        <w:rPr>
          <w:rFonts w:ascii="Times New Roman" w:hAnsi="Times New Roman"/>
          <w:sz w:val="14"/>
          <w:szCs w:val="24"/>
        </w:rPr>
      </w:pP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0E406F">
        <w:rPr>
          <w:rFonts w:ascii="Times New Roman" w:hAnsi="Times New Roman"/>
          <w:noProof/>
          <w:sz w:val="24"/>
          <w:szCs w:val="24"/>
        </w:rPr>
        <w:t>ŞCOALA GIMNAZIALĂ,comuna Siliştea, jud.Brăila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Studii: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Anul absolvirii: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Specialitatea: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Gradul didactic:</w:t>
      </w: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7C007B" w:rsidRPr="00623620" w:rsidRDefault="007C007B" w:rsidP="00C22751">
      <w:pPr>
        <w:spacing w:after="0"/>
        <w:rPr>
          <w:rFonts w:ascii="Times New Roman" w:hAnsi="Times New Roman"/>
          <w:b/>
          <w:sz w:val="14"/>
          <w:szCs w:val="24"/>
        </w:rPr>
      </w:pPr>
    </w:p>
    <w:p w:rsidR="007C007B" w:rsidRDefault="007C007B"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7C007B" w:rsidRDefault="007C007B"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7C007B" w:rsidRPr="00623620" w:rsidRDefault="007C007B" w:rsidP="00A623A9">
      <w:pPr>
        <w:spacing w:after="0"/>
        <w:jc w:val="both"/>
        <w:rPr>
          <w:rFonts w:ascii="Times New Roman" w:hAnsi="Times New Roman"/>
          <w:b/>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7C007B" w:rsidRDefault="007C007B"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7C007B" w:rsidRPr="00623620" w:rsidRDefault="007C007B" w:rsidP="00A623A9">
      <w:pPr>
        <w:spacing w:after="0"/>
        <w:jc w:val="both"/>
        <w:rPr>
          <w:rFonts w:ascii="Times New Roman" w:hAnsi="Times New Roman"/>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7C007B" w:rsidRDefault="007C007B"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prevederile legislației și actelor normative subsecvente Legii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deciziile emise de inspectorul școlar general;</w:t>
      </w:r>
    </w:p>
    <w:p w:rsidR="007C007B" w:rsidRPr="00B46651"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hotărârile consiliului de administrație al unității de învățământ.</w:t>
      </w:r>
    </w:p>
    <w:p w:rsidR="007C007B" w:rsidRPr="00DE1290" w:rsidRDefault="007C007B" w:rsidP="00A623A9">
      <w:pPr>
        <w:spacing w:after="0"/>
        <w:jc w:val="both"/>
        <w:rPr>
          <w:rFonts w:ascii="Times New Roman" w:hAnsi="Times New Roman"/>
          <w:sz w:val="24"/>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 ATRIBUȚII GENERALE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7C007B" w:rsidRDefault="007C007B"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7C007B" w:rsidRPr="00623620" w:rsidRDefault="007C007B" w:rsidP="00A623A9">
      <w:pPr>
        <w:spacing w:after="0"/>
        <w:jc w:val="both"/>
        <w:rPr>
          <w:rFonts w:ascii="Times New Roman" w:hAnsi="Times New Roman"/>
          <w:sz w:val="10"/>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II. ATRIBUȚII SPECIFICE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 xml:space="preserve">asigurarea </w:t>
      </w:r>
      <w:r>
        <w:rPr>
          <w:rFonts w:ascii="Times New Roman" w:hAnsi="Times New Roman"/>
          <w:sz w:val="24"/>
          <w:szCs w:val="24"/>
        </w:rPr>
        <w:t>orientării profesionale</w:t>
      </w:r>
      <w:r w:rsidRPr="00DE1290">
        <w:rPr>
          <w:rFonts w:ascii="Times New Roman" w:hAnsi="Times New Roman"/>
          <w:sz w:val="24"/>
          <w:szCs w:val="24"/>
        </w:rPr>
        <w:t xml:space="preserve"> a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 și completările ulterioare, și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precum și întârzierile personalului didactic auxiliar și nedidactic, de la programul de lucru;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 xml:space="preserve">reprezentanții instituțiilor cu drept de </w:t>
      </w:r>
      <w:r w:rsidRPr="00DE1290">
        <w:rPr>
          <w:rFonts w:ascii="Times New Roman" w:hAnsi="Times New Roman"/>
          <w:sz w:val="24"/>
          <w:szCs w:val="24"/>
        </w:rPr>
        <w:lastRenderedPageBreak/>
        <w:t>îndrumare și control asupra unităților de învățământ, precum și persoanele care participă la procesul de monitorizare și evaluare a calității sistemului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7C007B" w:rsidRPr="009F4418" w:rsidRDefault="007C007B" w:rsidP="00635D56">
      <w:pPr>
        <w:spacing w:after="0"/>
        <w:jc w:val="center"/>
        <w:rPr>
          <w:i/>
          <w:szCs w:val="24"/>
        </w:rPr>
      </w:pPr>
    </w:p>
    <w:p w:rsidR="007C007B" w:rsidRDefault="007C007B"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7C007B" w:rsidRDefault="007C007B"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7C007B" w:rsidRDefault="007C007B" w:rsidP="009F4418">
      <w:pPr>
        <w:spacing w:after="0" w:line="240" w:lineRule="auto"/>
        <w:rPr>
          <w:rFonts w:ascii="Times New Roman" w:hAnsi="Times New Roman"/>
          <w:b/>
          <w:sz w:val="24"/>
          <w:szCs w:val="24"/>
        </w:rPr>
        <w:sectPr w:rsidR="007C007B" w:rsidSect="007C007B">
          <w:headerReference w:type="default" r:id="rId102"/>
          <w:footerReference w:type="default" r:id="rId103"/>
          <w:pgSz w:w="11907" w:h="16839" w:code="9"/>
          <w:pgMar w:top="851" w:right="851" w:bottom="851" w:left="851" w:header="0" w:footer="0" w:gutter="0"/>
          <w:pgNumType w:start="1"/>
          <w:cols w:space="708"/>
          <w:docGrid w:linePitch="360"/>
        </w:sectPr>
      </w:pPr>
    </w:p>
    <w:p w:rsidR="007C007B" w:rsidRPr="00DE1290" w:rsidRDefault="007C007B" w:rsidP="00B46651">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7C007B" w:rsidRPr="00623620" w:rsidRDefault="007C007B"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7C007B" w:rsidRPr="00A623A9" w:rsidRDefault="007C007B"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w:t>
      </w:r>
      <w:r w:rsidRPr="00B46651">
        <w:rPr>
          <w:rFonts w:ascii="Times New Roman" w:hAnsi="Times New Roman"/>
          <w:sz w:val="28"/>
          <w:szCs w:val="24"/>
        </w:rPr>
        <w:t>Unitate de învățământ gimnazial</w:t>
      </w:r>
    </w:p>
    <w:p w:rsidR="007C007B" w:rsidRPr="00CA6C36" w:rsidRDefault="007C007B" w:rsidP="00635D56">
      <w:pPr>
        <w:spacing w:line="240" w:lineRule="auto"/>
        <w:jc w:val="center"/>
        <w:rPr>
          <w:rFonts w:ascii="Times New Roman" w:hAnsi="Times New Roman"/>
          <w:sz w:val="14"/>
          <w:szCs w:val="24"/>
        </w:rPr>
      </w:pP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0E406F">
        <w:rPr>
          <w:rFonts w:ascii="Times New Roman" w:hAnsi="Times New Roman"/>
          <w:noProof/>
          <w:sz w:val="24"/>
          <w:szCs w:val="24"/>
        </w:rPr>
        <w:t>ŞCOALA GIMNAZIALĂ, comuna Stăncuţa, jud.Brăila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Studii: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Anul absolvirii: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Specialitatea: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Gradul didactic:</w:t>
      </w: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7C007B" w:rsidRPr="00623620" w:rsidRDefault="007C007B" w:rsidP="00C22751">
      <w:pPr>
        <w:spacing w:after="0"/>
        <w:rPr>
          <w:rFonts w:ascii="Times New Roman" w:hAnsi="Times New Roman"/>
          <w:b/>
          <w:sz w:val="14"/>
          <w:szCs w:val="24"/>
        </w:rPr>
      </w:pPr>
    </w:p>
    <w:p w:rsidR="007C007B" w:rsidRDefault="007C007B"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7C007B" w:rsidRDefault="007C007B"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7C007B" w:rsidRPr="00623620" w:rsidRDefault="007C007B" w:rsidP="00A623A9">
      <w:pPr>
        <w:spacing w:after="0"/>
        <w:jc w:val="both"/>
        <w:rPr>
          <w:rFonts w:ascii="Times New Roman" w:hAnsi="Times New Roman"/>
          <w:b/>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7C007B" w:rsidRDefault="007C007B"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7C007B" w:rsidRPr="00623620" w:rsidRDefault="007C007B" w:rsidP="00A623A9">
      <w:pPr>
        <w:spacing w:after="0"/>
        <w:jc w:val="both"/>
        <w:rPr>
          <w:rFonts w:ascii="Times New Roman" w:hAnsi="Times New Roman"/>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7C007B" w:rsidRDefault="007C007B"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prevederile legislației și actelor normative subsecvente Legii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deciziile emise de inspectorul școlar general;</w:t>
      </w:r>
    </w:p>
    <w:p w:rsidR="007C007B" w:rsidRPr="00B46651"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hotărârile consiliului de administrație al unității de învățământ.</w:t>
      </w:r>
    </w:p>
    <w:p w:rsidR="007C007B" w:rsidRPr="00DE1290" w:rsidRDefault="007C007B" w:rsidP="00A623A9">
      <w:pPr>
        <w:spacing w:after="0"/>
        <w:jc w:val="both"/>
        <w:rPr>
          <w:rFonts w:ascii="Times New Roman" w:hAnsi="Times New Roman"/>
          <w:sz w:val="24"/>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 ATRIBUȚII GENERALE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7C007B" w:rsidRDefault="007C007B"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7C007B" w:rsidRPr="00623620" w:rsidRDefault="007C007B" w:rsidP="00A623A9">
      <w:pPr>
        <w:spacing w:after="0"/>
        <w:jc w:val="both"/>
        <w:rPr>
          <w:rFonts w:ascii="Times New Roman" w:hAnsi="Times New Roman"/>
          <w:sz w:val="10"/>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II. ATRIBUȚII SPECIFICE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 xml:space="preserve">asigurarea </w:t>
      </w:r>
      <w:r>
        <w:rPr>
          <w:rFonts w:ascii="Times New Roman" w:hAnsi="Times New Roman"/>
          <w:sz w:val="24"/>
          <w:szCs w:val="24"/>
        </w:rPr>
        <w:t>orientării profesionale</w:t>
      </w:r>
      <w:r w:rsidRPr="00DE1290">
        <w:rPr>
          <w:rFonts w:ascii="Times New Roman" w:hAnsi="Times New Roman"/>
          <w:sz w:val="24"/>
          <w:szCs w:val="24"/>
        </w:rPr>
        <w:t xml:space="preserve"> a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 și completările ulterioare, și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precum și întârzierile personalului didactic auxiliar și nedidactic, de la programul de lucru;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 xml:space="preserve">reprezentanții instituțiilor cu drept de </w:t>
      </w:r>
      <w:r w:rsidRPr="00DE1290">
        <w:rPr>
          <w:rFonts w:ascii="Times New Roman" w:hAnsi="Times New Roman"/>
          <w:sz w:val="24"/>
          <w:szCs w:val="24"/>
        </w:rPr>
        <w:lastRenderedPageBreak/>
        <w:t>îndrumare și control asupra unităților de învățământ, precum și persoanele care participă la procesul de monitorizare și evaluare a calității sistemului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7C007B" w:rsidRPr="009F4418" w:rsidRDefault="007C007B" w:rsidP="00635D56">
      <w:pPr>
        <w:spacing w:after="0"/>
        <w:jc w:val="center"/>
        <w:rPr>
          <w:i/>
          <w:szCs w:val="24"/>
        </w:rPr>
      </w:pPr>
    </w:p>
    <w:p w:rsidR="007C007B" w:rsidRDefault="007C007B"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7C007B" w:rsidRDefault="007C007B"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7C007B" w:rsidRDefault="007C007B" w:rsidP="009F4418">
      <w:pPr>
        <w:spacing w:after="0" w:line="240" w:lineRule="auto"/>
        <w:rPr>
          <w:rFonts w:ascii="Times New Roman" w:hAnsi="Times New Roman"/>
          <w:b/>
          <w:sz w:val="24"/>
          <w:szCs w:val="24"/>
        </w:rPr>
        <w:sectPr w:rsidR="007C007B" w:rsidSect="007C007B">
          <w:headerReference w:type="default" r:id="rId104"/>
          <w:footerReference w:type="default" r:id="rId105"/>
          <w:pgSz w:w="11907" w:h="16839" w:code="9"/>
          <w:pgMar w:top="851" w:right="851" w:bottom="851" w:left="851" w:header="0" w:footer="0" w:gutter="0"/>
          <w:pgNumType w:start="1"/>
          <w:cols w:space="708"/>
          <w:docGrid w:linePitch="360"/>
        </w:sectPr>
      </w:pPr>
    </w:p>
    <w:p w:rsidR="007C007B" w:rsidRPr="00DE1290" w:rsidRDefault="007C007B" w:rsidP="00B46651">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7C007B" w:rsidRPr="00623620" w:rsidRDefault="007C007B"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7C007B" w:rsidRPr="00A623A9" w:rsidRDefault="007C007B"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w:t>
      </w:r>
      <w:r w:rsidRPr="00B46651">
        <w:rPr>
          <w:rFonts w:ascii="Times New Roman" w:hAnsi="Times New Roman"/>
          <w:sz w:val="28"/>
          <w:szCs w:val="24"/>
        </w:rPr>
        <w:t>Unitate de învățământ gimnazial</w:t>
      </w:r>
    </w:p>
    <w:p w:rsidR="007C007B" w:rsidRPr="00CA6C36" w:rsidRDefault="007C007B" w:rsidP="00635D56">
      <w:pPr>
        <w:spacing w:line="240" w:lineRule="auto"/>
        <w:jc w:val="center"/>
        <w:rPr>
          <w:rFonts w:ascii="Times New Roman" w:hAnsi="Times New Roman"/>
          <w:sz w:val="14"/>
          <w:szCs w:val="24"/>
        </w:rPr>
      </w:pP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0E406F">
        <w:rPr>
          <w:rFonts w:ascii="Times New Roman" w:hAnsi="Times New Roman"/>
          <w:noProof/>
          <w:sz w:val="24"/>
          <w:szCs w:val="24"/>
        </w:rPr>
        <w:t>ŞCOALA GIMNAZIALĂ,comuna Surdila Găiseanca, jud.Brăila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Studii: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Anul absolvirii: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Specialitatea: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Gradul didactic:</w:t>
      </w: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7C007B" w:rsidRPr="00623620" w:rsidRDefault="007C007B" w:rsidP="00C22751">
      <w:pPr>
        <w:spacing w:after="0"/>
        <w:rPr>
          <w:rFonts w:ascii="Times New Roman" w:hAnsi="Times New Roman"/>
          <w:b/>
          <w:sz w:val="14"/>
          <w:szCs w:val="24"/>
        </w:rPr>
      </w:pPr>
    </w:p>
    <w:p w:rsidR="007C007B" w:rsidRDefault="007C007B"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7C007B" w:rsidRDefault="007C007B"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7C007B" w:rsidRPr="00623620" w:rsidRDefault="007C007B" w:rsidP="00A623A9">
      <w:pPr>
        <w:spacing w:after="0"/>
        <w:jc w:val="both"/>
        <w:rPr>
          <w:rFonts w:ascii="Times New Roman" w:hAnsi="Times New Roman"/>
          <w:b/>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7C007B" w:rsidRDefault="007C007B"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7C007B" w:rsidRPr="00623620" w:rsidRDefault="007C007B" w:rsidP="00A623A9">
      <w:pPr>
        <w:spacing w:after="0"/>
        <w:jc w:val="both"/>
        <w:rPr>
          <w:rFonts w:ascii="Times New Roman" w:hAnsi="Times New Roman"/>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7C007B" w:rsidRDefault="007C007B"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prevederile legislației și actelor normative subsecvente Legii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deciziile emise de inspectorul școlar general;</w:t>
      </w:r>
    </w:p>
    <w:p w:rsidR="007C007B" w:rsidRPr="00B46651"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hotărârile consiliului de administrație al unității de învățământ.</w:t>
      </w:r>
    </w:p>
    <w:p w:rsidR="007C007B" w:rsidRPr="00DE1290" w:rsidRDefault="007C007B" w:rsidP="00A623A9">
      <w:pPr>
        <w:spacing w:after="0"/>
        <w:jc w:val="both"/>
        <w:rPr>
          <w:rFonts w:ascii="Times New Roman" w:hAnsi="Times New Roman"/>
          <w:sz w:val="24"/>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 ATRIBUȚII GENERALE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7C007B" w:rsidRDefault="007C007B"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7C007B" w:rsidRPr="00623620" w:rsidRDefault="007C007B" w:rsidP="00A623A9">
      <w:pPr>
        <w:spacing w:after="0"/>
        <w:jc w:val="both"/>
        <w:rPr>
          <w:rFonts w:ascii="Times New Roman" w:hAnsi="Times New Roman"/>
          <w:sz w:val="10"/>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II. ATRIBUȚII SPECIFICE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 xml:space="preserve">asigurarea </w:t>
      </w:r>
      <w:r>
        <w:rPr>
          <w:rFonts w:ascii="Times New Roman" w:hAnsi="Times New Roman"/>
          <w:sz w:val="24"/>
          <w:szCs w:val="24"/>
        </w:rPr>
        <w:t>orientării profesionale</w:t>
      </w:r>
      <w:r w:rsidRPr="00DE1290">
        <w:rPr>
          <w:rFonts w:ascii="Times New Roman" w:hAnsi="Times New Roman"/>
          <w:sz w:val="24"/>
          <w:szCs w:val="24"/>
        </w:rPr>
        <w:t xml:space="preserve"> a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 și completările ulterioare, și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precum și întârzierile personalului didactic auxiliar și nedidactic, de la programul de lucru;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 xml:space="preserve">reprezentanții instituțiilor cu drept de </w:t>
      </w:r>
      <w:r w:rsidRPr="00DE1290">
        <w:rPr>
          <w:rFonts w:ascii="Times New Roman" w:hAnsi="Times New Roman"/>
          <w:sz w:val="24"/>
          <w:szCs w:val="24"/>
        </w:rPr>
        <w:lastRenderedPageBreak/>
        <w:t>îndrumare și control asupra unităților de învățământ, precum și persoanele care participă la procesul de monitorizare și evaluare a calității sistemului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7C007B" w:rsidRPr="009F4418" w:rsidRDefault="007C007B" w:rsidP="00635D56">
      <w:pPr>
        <w:spacing w:after="0"/>
        <w:jc w:val="center"/>
        <w:rPr>
          <w:i/>
          <w:szCs w:val="24"/>
        </w:rPr>
      </w:pPr>
    </w:p>
    <w:p w:rsidR="007C007B" w:rsidRDefault="007C007B"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7C007B" w:rsidRDefault="007C007B"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7C007B" w:rsidRDefault="007C007B" w:rsidP="009F4418">
      <w:pPr>
        <w:spacing w:after="0" w:line="240" w:lineRule="auto"/>
        <w:rPr>
          <w:rFonts w:ascii="Times New Roman" w:hAnsi="Times New Roman"/>
          <w:b/>
          <w:sz w:val="24"/>
          <w:szCs w:val="24"/>
        </w:rPr>
        <w:sectPr w:rsidR="007C007B" w:rsidSect="007C007B">
          <w:headerReference w:type="default" r:id="rId106"/>
          <w:footerReference w:type="default" r:id="rId107"/>
          <w:pgSz w:w="11907" w:h="16839" w:code="9"/>
          <w:pgMar w:top="851" w:right="851" w:bottom="851" w:left="851" w:header="0" w:footer="0" w:gutter="0"/>
          <w:pgNumType w:start="1"/>
          <w:cols w:space="708"/>
          <w:docGrid w:linePitch="360"/>
        </w:sectPr>
      </w:pPr>
    </w:p>
    <w:p w:rsidR="007C007B" w:rsidRPr="00DE1290" w:rsidRDefault="007C007B" w:rsidP="00B46651">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7C007B" w:rsidRPr="00623620" w:rsidRDefault="007C007B"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7C007B" w:rsidRPr="00A623A9" w:rsidRDefault="007C007B"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w:t>
      </w:r>
      <w:r w:rsidRPr="00B46651">
        <w:rPr>
          <w:rFonts w:ascii="Times New Roman" w:hAnsi="Times New Roman"/>
          <w:sz w:val="28"/>
          <w:szCs w:val="24"/>
        </w:rPr>
        <w:t>Unitate de învățământ gimnazial</w:t>
      </w:r>
    </w:p>
    <w:p w:rsidR="007C007B" w:rsidRPr="00CA6C36" w:rsidRDefault="007C007B" w:rsidP="00635D56">
      <w:pPr>
        <w:spacing w:line="240" w:lineRule="auto"/>
        <w:jc w:val="center"/>
        <w:rPr>
          <w:rFonts w:ascii="Times New Roman" w:hAnsi="Times New Roman"/>
          <w:sz w:val="14"/>
          <w:szCs w:val="24"/>
        </w:rPr>
      </w:pP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0E406F">
        <w:rPr>
          <w:rFonts w:ascii="Times New Roman" w:hAnsi="Times New Roman"/>
          <w:noProof/>
          <w:sz w:val="24"/>
          <w:szCs w:val="24"/>
        </w:rPr>
        <w:t>ŞCOALA GIMNAZIALĂ, comuna Surdila Greci, jud.Brăila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Studii: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Anul absolvirii: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Specialitatea: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Gradul didactic:</w:t>
      </w: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7C007B" w:rsidRPr="00623620" w:rsidRDefault="007C007B" w:rsidP="00C22751">
      <w:pPr>
        <w:spacing w:after="0"/>
        <w:rPr>
          <w:rFonts w:ascii="Times New Roman" w:hAnsi="Times New Roman"/>
          <w:b/>
          <w:sz w:val="14"/>
          <w:szCs w:val="24"/>
        </w:rPr>
      </w:pPr>
    </w:p>
    <w:p w:rsidR="007C007B" w:rsidRDefault="007C007B"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7C007B" w:rsidRDefault="007C007B"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7C007B" w:rsidRPr="00623620" w:rsidRDefault="007C007B" w:rsidP="00A623A9">
      <w:pPr>
        <w:spacing w:after="0"/>
        <w:jc w:val="both"/>
        <w:rPr>
          <w:rFonts w:ascii="Times New Roman" w:hAnsi="Times New Roman"/>
          <w:b/>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7C007B" w:rsidRDefault="007C007B"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7C007B" w:rsidRPr="00623620" w:rsidRDefault="007C007B" w:rsidP="00A623A9">
      <w:pPr>
        <w:spacing w:after="0"/>
        <w:jc w:val="both"/>
        <w:rPr>
          <w:rFonts w:ascii="Times New Roman" w:hAnsi="Times New Roman"/>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7C007B" w:rsidRDefault="007C007B"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prevederile legislației și actelor normative subsecvente Legii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deciziile emise de inspectorul școlar general;</w:t>
      </w:r>
    </w:p>
    <w:p w:rsidR="007C007B" w:rsidRPr="00B46651"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hotărârile consiliului de administrație al unității de învățământ.</w:t>
      </w:r>
    </w:p>
    <w:p w:rsidR="007C007B" w:rsidRPr="00DE1290" w:rsidRDefault="007C007B" w:rsidP="00A623A9">
      <w:pPr>
        <w:spacing w:after="0"/>
        <w:jc w:val="both"/>
        <w:rPr>
          <w:rFonts w:ascii="Times New Roman" w:hAnsi="Times New Roman"/>
          <w:sz w:val="24"/>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 ATRIBUȚII GENERALE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7C007B" w:rsidRDefault="007C007B"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7C007B" w:rsidRPr="00623620" w:rsidRDefault="007C007B" w:rsidP="00A623A9">
      <w:pPr>
        <w:spacing w:after="0"/>
        <w:jc w:val="both"/>
        <w:rPr>
          <w:rFonts w:ascii="Times New Roman" w:hAnsi="Times New Roman"/>
          <w:sz w:val="10"/>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II. ATRIBUȚII SPECIFICE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 xml:space="preserve">asigurarea </w:t>
      </w:r>
      <w:r>
        <w:rPr>
          <w:rFonts w:ascii="Times New Roman" w:hAnsi="Times New Roman"/>
          <w:sz w:val="24"/>
          <w:szCs w:val="24"/>
        </w:rPr>
        <w:t>orientării profesionale</w:t>
      </w:r>
      <w:r w:rsidRPr="00DE1290">
        <w:rPr>
          <w:rFonts w:ascii="Times New Roman" w:hAnsi="Times New Roman"/>
          <w:sz w:val="24"/>
          <w:szCs w:val="24"/>
        </w:rPr>
        <w:t xml:space="preserve"> a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 și completările ulterioare, și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precum și întârzierile personalului didactic auxiliar și nedidactic, de la programul de lucru;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 xml:space="preserve">reprezentanții instituțiilor cu drept de </w:t>
      </w:r>
      <w:r w:rsidRPr="00DE1290">
        <w:rPr>
          <w:rFonts w:ascii="Times New Roman" w:hAnsi="Times New Roman"/>
          <w:sz w:val="24"/>
          <w:szCs w:val="24"/>
        </w:rPr>
        <w:lastRenderedPageBreak/>
        <w:t>îndrumare și control asupra unităților de învățământ, precum și persoanele care participă la procesul de monitorizare și evaluare a calității sistemului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7C007B" w:rsidRPr="009F4418" w:rsidRDefault="007C007B" w:rsidP="00635D56">
      <w:pPr>
        <w:spacing w:after="0"/>
        <w:jc w:val="center"/>
        <w:rPr>
          <w:i/>
          <w:szCs w:val="24"/>
        </w:rPr>
      </w:pPr>
    </w:p>
    <w:p w:rsidR="007C007B" w:rsidRDefault="007C007B"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7C007B" w:rsidRDefault="007C007B"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7C007B" w:rsidRDefault="007C007B" w:rsidP="009F4418">
      <w:pPr>
        <w:spacing w:after="0" w:line="240" w:lineRule="auto"/>
        <w:rPr>
          <w:rFonts w:ascii="Times New Roman" w:hAnsi="Times New Roman"/>
          <w:b/>
          <w:sz w:val="24"/>
          <w:szCs w:val="24"/>
        </w:rPr>
        <w:sectPr w:rsidR="007C007B" w:rsidSect="007C007B">
          <w:headerReference w:type="default" r:id="rId108"/>
          <w:footerReference w:type="default" r:id="rId109"/>
          <w:pgSz w:w="11907" w:h="16839" w:code="9"/>
          <w:pgMar w:top="851" w:right="851" w:bottom="851" w:left="851" w:header="0" w:footer="0" w:gutter="0"/>
          <w:pgNumType w:start="1"/>
          <w:cols w:space="708"/>
          <w:docGrid w:linePitch="360"/>
        </w:sectPr>
      </w:pPr>
    </w:p>
    <w:p w:rsidR="007C007B" w:rsidRPr="00DE1290" w:rsidRDefault="007C007B" w:rsidP="00B46651">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7C007B" w:rsidRPr="00623620" w:rsidRDefault="007C007B"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7C007B" w:rsidRPr="00A623A9" w:rsidRDefault="007C007B"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w:t>
      </w:r>
      <w:r w:rsidRPr="00B46651">
        <w:rPr>
          <w:rFonts w:ascii="Times New Roman" w:hAnsi="Times New Roman"/>
          <w:sz w:val="28"/>
          <w:szCs w:val="24"/>
        </w:rPr>
        <w:t>Unitate de învățământ gimnazial</w:t>
      </w:r>
    </w:p>
    <w:p w:rsidR="007C007B" w:rsidRPr="00CA6C36" w:rsidRDefault="007C007B" w:rsidP="00635D56">
      <w:pPr>
        <w:spacing w:line="240" w:lineRule="auto"/>
        <w:jc w:val="center"/>
        <w:rPr>
          <w:rFonts w:ascii="Times New Roman" w:hAnsi="Times New Roman"/>
          <w:sz w:val="14"/>
          <w:szCs w:val="24"/>
        </w:rPr>
      </w:pP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0E406F">
        <w:rPr>
          <w:rFonts w:ascii="Times New Roman" w:hAnsi="Times New Roman"/>
          <w:noProof/>
          <w:sz w:val="24"/>
          <w:szCs w:val="24"/>
        </w:rPr>
        <w:t>ŞCOALA GIMNAZIALĂ, comuna Tichileşti, jud.Brăila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Studii: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Anul absolvirii: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Specialitatea: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Gradul didactic:</w:t>
      </w: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7C007B" w:rsidRPr="00623620" w:rsidRDefault="007C007B" w:rsidP="00C22751">
      <w:pPr>
        <w:spacing w:after="0"/>
        <w:rPr>
          <w:rFonts w:ascii="Times New Roman" w:hAnsi="Times New Roman"/>
          <w:b/>
          <w:sz w:val="14"/>
          <w:szCs w:val="24"/>
        </w:rPr>
      </w:pPr>
    </w:p>
    <w:p w:rsidR="007C007B" w:rsidRDefault="007C007B"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7C007B" w:rsidRDefault="007C007B"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7C007B" w:rsidRPr="00623620" w:rsidRDefault="007C007B" w:rsidP="00A623A9">
      <w:pPr>
        <w:spacing w:after="0"/>
        <w:jc w:val="both"/>
        <w:rPr>
          <w:rFonts w:ascii="Times New Roman" w:hAnsi="Times New Roman"/>
          <w:b/>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7C007B" w:rsidRDefault="007C007B"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7C007B" w:rsidRPr="00623620" w:rsidRDefault="007C007B" w:rsidP="00A623A9">
      <w:pPr>
        <w:spacing w:after="0"/>
        <w:jc w:val="both"/>
        <w:rPr>
          <w:rFonts w:ascii="Times New Roman" w:hAnsi="Times New Roman"/>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7C007B" w:rsidRDefault="007C007B"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prevederile legislației și actelor normative subsecvente Legii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deciziile emise de inspectorul școlar general;</w:t>
      </w:r>
    </w:p>
    <w:p w:rsidR="007C007B" w:rsidRPr="00B46651"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hotărârile consiliului de administrație al unității de învățământ.</w:t>
      </w:r>
    </w:p>
    <w:p w:rsidR="007C007B" w:rsidRPr="00DE1290" w:rsidRDefault="007C007B" w:rsidP="00A623A9">
      <w:pPr>
        <w:spacing w:after="0"/>
        <w:jc w:val="both"/>
        <w:rPr>
          <w:rFonts w:ascii="Times New Roman" w:hAnsi="Times New Roman"/>
          <w:sz w:val="24"/>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 ATRIBUȚII GENERALE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7C007B" w:rsidRDefault="007C007B"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7C007B" w:rsidRPr="00623620" w:rsidRDefault="007C007B" w:rsidP="00A623A9">
      <w:pPr>
        <w:spacing w:after="0"/>
        <w:jc w:val="both"/>
        <w:rPr>
          <w:rFonts w:ascii="Times New Roman" w:hAnsi="Times New Roman"/>
          <w:sz w:val="10"/>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II. ATRIBUȚII SPECIFICE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 xml:space="preserve">asigurarea </w:t>
      </w:r>
      <w:r>
        <w:rPr>
          <w:rFonts w:ascii="Times New Roman" w:hAnsi="Times New Roman"/>
          <w:sz w:val="24"/>
          <w:szCs w:val="24"/>
        </w:rPr>
        <w:t>orientării profesionale</w:t>
      </w:r>
      <w:r w:rsidRPr="00DE1290">
        <w:rPr>
          <w:rFonts w:ascii="Times New Roman" w:hAnsi="Times New Roman"/>
          <w:sz w:val="24"/>
          <w:szCs w:val="24"/>
        </w:rPr>
        <w:t xml:space="preserve"> a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 și completările ulterioare, și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precum și întârzierile personalului didactic auxiliar și nedidactic, de la programul de lucru;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 xml:space="preserve">reprezentanții instituțiilor cu drept de </w:t>
      </w:r>
      <w:r w:rsidRPr="00DE1290">
        <w:rPr>
          <w:rFonts w:ascii="Times New Roman" w:hAnsi="Times New Roman"/>
          <w:sz w:val="24"/>
          <w:szCs w:val="24"/>
        </w:rPr>
        <w:lastRenderedPageBreak/>
        <w:t>îndrumare și control asupra unităților de învățământ, precum și persoanele care participă la procesul de monitorizare și evaluare a calității sistemului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7C007B" w:rsidRPr="009F4418" w:rsidRDefault="007C007B" w:rsidP="00635D56">
      <w:pPr>
        <w:spacing w:after="0"/>
        <w:jc w:val="center"/>
        <w:rPr>
          <w:i/>
          <w:szCs w:val="24"/>
        </w:rPr>
      </w:pPr>
    </w:p>
    <w:p w:rsidR="007C007B" w:rsidRDefault="007C007B"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7C007B" w:rsidRDefault="007C007B"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7C007B" w:rsidRDefault="007C007B" w:rsidP="009F4418">
      <w:pPr>
        <w:spacing w:after="0" w:line="240" w:lineRule="auto"/>
        <w:rPr>
          <w:rFonts w:ascii="Times New Roman" w:hAnsi="Times New Roman"/>
          <w:b/>
          <w:sz w:val="24"/>
          <w:szCs w:val="24"/>
        </w:rPr>
        <w:sectPr w:rsidR="007C007B" w:rsidSect="007C007B">
          <w:headerReference w:type="default" r:id="rId110"/>
          <w:footerReference w:type="default" r:id="rId111"/>
          <w:pgSz w:w="11907" w:h="16839" w:code="9"/>
          <w:pgMar w:top="851" w:right="851" w:bottom="851" w:left="851" w:header="0" w:footer="0" w:gutter="0"/>
          <w:pgNumType w:start="1"/>
          <w:cols w:space="708"/>
          <w:docGrid w:linePitch="360"/>
        </w:sectPr>
      </w:pPr>
    </w:p>
    <w:p w:rsidR="007C007B" w:rsidRPr="00DE1290" w:rsidRDefault="007C007B" w:rsidP="00B46651">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7C007B" w:rsidRPr="00623620" w:rsidRDefault="007C007B"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7C007B" w:rsidRPr="00A623A9" w:rsidRDefault="007C007B"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w:t>
      </w:r>
      <w:r w:rsidRPr="00B46651">
        <w:rPr>
          <w:rFonts w:ascii="Times New Roman" w:hAnsi="Times New Roman"/>
          <w:sz w:val="28"/>
          <w:szCs w:val="24"/>
        </w:rPr>
        <w:t>Unitate de învățământ gimnazial</w:t>
      </w:r>
    </w:p>
    <w:p w:rsidR="007C007B" w:rsidRPr="00CA6C36" w:rsidRDefault="007C007B" w:rsidP="00635D56">
      <w:pPr>
        <w:spacing w:line="240" w:lineRule="auto"/>
        <w:jc w:val="center"/>
        <w:rPr>
          <w:rFonts w:ascii="Times New Roman" w:hAnsi="Times New Roman"/>
          <w:sz w:val="14"/>
          <w:szCs w:val="24"/>
        </w:rPr>
      </w:pP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0E406F">
        <w:rPr>
          <w:rFonts w:ascii="Times New Roman" w:hAnsi="Times New Roman"/>
          <w:noProof/>
          <w:sz w:val="24"/>
          <w:szCs w:val="24"/>
        </w:rPr>
        <w:t>ŞCOALA GIMNAZIALĂ ” PETRE CARP”comuna Tufeşti, jud.Brăila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Studii: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Anul absolvirii: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Specialitatea: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Gradul didactic:</w:t>
      </w: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7C007B" w:rsidRPr="00623620" w:rsidRDefault="007C007B" w:rsidP="00C22751">
      <w:pPr>
        <w:spacing w:after="0"/>
        <w:rPr>
          <w:rFonts w:ascii="Times New Roman" w:hAnsi="Times New Roman"/>
          <w:b/>
          <w:sz w:val="14"/>
          <w:szCs w:val="24"/>
        </w:rPr>
      </w:pPr>
    </w:p>
    <w:p w:rsidR="007C007B" w:rsidRDefault="007C007B"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7C007B" w:rsidRDefault="007C007B"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7C007B" w:rsidRPr="00623620" w:rsidRDefault="007C007B" w:rsidP="00A623A9">
      <w:pPr>
        <w:spacing w:after="0"/>
        <w:jc w:val="both"/>
        <w:rPr>
          <w:rFonts w:ascii="Times New Roman" w:hAnsi="Times New Roman"/>
          <w:b/>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7C007B" w:rsidRDefault="007C007B"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7C007B" w:rsidRPr="00623620" w:rsidRDefault="007C007B" w:rsidP="00A623A9">
      <w:pPr>
        <w:spacing w:after="0"/>
        <w:jc w:val="both"/>
        <w:rPr>
          <w:rFonts w:ascii="Times New Roman" w:hAnsi="Times New Roman"/>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7C007B" w:rsidRDefault="007C007B"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prevederile legislației și actelor normative subsecvente Legii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deciziile emise de inspectorul școlar general;</w:t>
      </w:r>
    </w:p>
    <w:p w:rsidR="007C007B" w:rsidRPr="00B46651"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hotărârile consiliului de administrație al unității de învățământ.</w:t>
      </w:r>
    </w:p>
    <w:p w:rsidR="007C007B" w:rsidRPr="00DE1290" w:rsidRDefault="007C007B" w:rsidP="00A623A9">
      <w:pPr>
        <w:spacing w:after="0"/>
        <w:jc w:val="both"/>
        <w:rPr>
          <w:rFonts w:ascii="Times New Roman" w:hAnsi="Times New Roman"/>
          <w:sz w:val="24"/>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 ATRIBUȚII GENERALE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7C007B" w:rsidRDefault="007C007B"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7C007B" w:rsidRPr="00623620" w:rsidRDefault="007C007B" w:rsidP="00A623A9">
      <w:pPr>
        <w:spacing w:after="0"/>
        <w:jc w:val="both"/>
        <w:rPr>
          <w:rFonts w:ascii="Times New Roman" w:hAnsi="Times New Roman"/>
          <w:sz w:val="10"/>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II. ATRIBUȚII SPECIFICE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 xml:space="preserve">asigurarea </w:t>
      </w:r>
      <w:r>
        <w:rPr>
          <w:rFonts w:ascii="Times New Roman" w:hAnsi="Times New Roman"/>
          <w:sz w:val="24"/>
          <w:szCs w:val="24"/>
        </w:rPr>
        <w:t>orientării profesionale</w:t>
      </w:r>
      <w:r w:rsidRPr="00DE1290">
        <w:rPr>
          <w:rFonts w:ascii="Times New Roman" w:hAnsi="Times New Roman"/>
          <w:sz w:val="24"/>
          <w:szCs w:val="24"/>
        </w:rPr>
        <w:t xml:space="preserve"> a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 și completările ulterioare, și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precum și întârzierile personalului didactic auxiliar și nedidactic, de la programul de lucru;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 xml:space="preserve">reprezentanții instituțiilor cu drept de </w:t>
      </w:r>
      <w:r w:rsidRPr="00DE1290">
        <w:rPr>
          <w:rFonts w:ascii="Times New Roman" w:hAnsi="Times New Roman"/>
          <w:sz w:val="24"/>
          <w:szCs w:val="24"/>
        </w:rPr>
        <w:lastRenderedPageBreak/>
        <w:t>îndrumare și control asupra unităților de învățământ, precum și persoanele care participă la procesul de monitorizare și evaluare a calității sistemului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7C007B" w:rsidRPr="009F4418" w:rsidRDefault="007C007B" w:rsidP="00635D56">
      <w:pPr>
        <w:spacing w:after="0"/>
        <w:jc w:val="center"/>
        <w:rPr>
          <w:i/>
          <w:szCs w:val="24"/>
        </w:rPr>
      </w:pPr>
    </w:p>
    <w:p w:rsidR="007C007B" w:rsidRDefault="007C007B"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7C007B" w:rsidRDefault="007C007B"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7C007B" w:rsidRDefault="007C007B" w:rsidP="009F4418">
      <w:pPr>
        <w:spacing w:after="0" w:line="240" w:lineRule="auto"/>
        <w:rPr>
          <w:rFonts w:ascii="Times New Roman" w:hAnsi="Times New Roman"/>
          <w:b/>
          <w:sz w:val="24"/>
          <w:szCs w:val="24"/>
        </w:rPr>
        <w:sectPr w:rsidR="007C007B" w:rsidSect="007C007B">
          <w:headerReference w:type="default" r:id="rId112"/>
          <w:footerReference w:type="default" r:id="rId113"/>
          <w:pgSz w:w="11907" w:h="16839" w:code="9"/>
          <w:pgMar w:top="851" w:right="851" w:bottom="851" w:left="851" w:header="0" w:footer="0" w:gutter="0"/>
          <w:pgNumType w:start="1"/>
          <w:cols w:space="708"/>
          <w:docGrid w:linePitch="360"/>
        </w:sectPr>
      </w:pPr>
    </w:p>
    <w:p w:rsidR="007C007B" w:rsidRPr="00DE1290" w:rsidRDefault="007C007B" w:rsidP="00B46651">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7C007B" w:rsidRPr="00623620" w:rsidRDefault="007C007B"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7C007B" w:rsidRPr="00A623A9" w:rsidRDefault="007C007B"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w:t>
      </w:r>
      <w:r w:rsidRPr="00B46651">
        <w:rPr>
          <w:rFonts w:ascii="Times New Roman" w:hAnsi="Times New Roman"/>
          <w:sz w:val="28"/>
          <w:szCs w:val="24"/>
        </w:rPr>
        <w:t>Unitate de învățământ gimnazial</w:t>
      </w:r>
    </w:p>
    <w:p w:rsidR="007C007B" w:rsidRPr="00CA6C36" w:rsidRDefault="007C007B" w:rsidP="00635D56">
      <w:pPr>
        <w:spacing w:line="240" w:lineRule="auto"/>
        <w:jc w:val="center"/>
        <w:rPr>
          <w:rFonts w:ascii="Times New Roman" w:hAnsi="Times New Roman"/>
          <w:sz w:val="14"/>
          <w:szCs w:val="24"/>
        </w:rPr>
      </w:pP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0E406F">
        <w:rPr>
          <w:rFonts w:ascii="Times New Roman" w:hAnsi="Times New Roman"/>
          <w:noProof/>
          <w:sz w:val="24"/>
          <w:szCs w:val="24"/>
        </w:rPr>
        <w:t>ŞCOALA GIMNAZIALĂ, comuna Traian, jud.Brăila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Studii: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Anul absolvirii: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Specialitatea: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Gradul didactic:</w:t>
      </w: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7C007B" w:rsidRPr="00623620" w:rsidRDefault="007C007B" w:rsidP="00C22751">
      <w:pPr>
        <w:spacing w:after="0"/>
        <w:rPr>
          <w:rFonts w:ascii="Times New Roman" w:hAnsi="Times New Roman"/>
          <w:b/>
          <w:sz w:val="14"/>
          <w:szCs w:val="24"/>
        </w:rPr>
      </w:pPr>
    </w:p>
    <w:p w:rsidR="007C007B" w:rsidRDefault="007C007B"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7C007B" w:rsidRDefault="007C007B"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7C007B" w:rsidRPr="00623620" w:rsidRDefault="007C007B" w:rsidP="00A623A9">
      <w:pPr>
        <w:spacing w:after="0"/>
        <w:jc w:val="both"/>
        <w:rPr>
          <w:rFonts w:ascii="Times New Roman" w:hAnsi="Times New Roman"/>
          <w:b/>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7C007B" w:rsidRDefault="007C007B"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7C007B" w:rsidRPr="00623620" w:rsidRDefault="007C007B" w:rsidP="00A623A9">
      <w:pPr>
        <w:spacing w:after="0"/>
        <w:jc w:val="both"/>
        <w:rPr>
          <w:rFonts w:ascii="Times New Roman" w:hAnsi="Times New Roman"/>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7C007B" w:rsidRDefault="007C007B"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prevederile legislației și actelor normative subsecvente Legii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deciziile emise de inspectorul școlar general;</w:t>
      </w:r>
    </w:p>
    <w:p w:rsidR="007C007B" w:rsidRPr="00B46651"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hotărârile consiliului de administrație al unității de învățământ.</w:t>
      </w:r>
    </w:p>
    <w:p w:rsidR="007C007B" w:rsidRPr="00DE1290" w:rsidRDefault="007C007B" w:rsidP="00A623A9">
      <w:pPr>
        <w:spacing w:after="0"/>
        <w:jc w:val="both"/>
        <w:rPr>
          <w:rFonts w:ascii="Times New Roman" w:hAnsi="Times New Roman"/>
          <w:sz w:val="24"/>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 ATRIBUȚII GENERALE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7C007B" w:rsidRDefault="007C007B"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7C007B" w:rsidRPr="00623620" w:rsidRDefault="007C007B" w:rsidP="00A623A9">
      <w:pPr>
        <w:spacing w:after="0"/>
        <w:jc w:val="both"/>
        <w:rPr>
          <w:rFonts w:ascii="Times New Roman" w:hAnsi="Times New Roman"/>
          <w:sz w:val="10"/>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II. ATRIBUȚII SPECIFICE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 xml:space="preserve">asigurarea </w:t>
      </w:r>
      <w:r>
        <w:rPr>
          <w:rFonts w:ascii="Times New Roman" w:hAnsi="Times New Roman"/>
          <w:sz w:val="24"/>
          <w:szCs w:val="24"/>
        </w:rPr>
        <w:t>orientării profesionale</w:t>
      </w:r>
      <w:r w:rsidRPr="00DE1290">
        <w:rPr>
          <w:rFonts w:ascii="Times New Roman" w:hAnsi="Times New Roman"/>
          <w:sz w:val="24"/>
          <w:szCs w:val="24"/>
        </w:rPr>
        <w:t xml:space="preserve"> a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 și completările ulterioare, și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precum și întârzierile personalului didactic auxiliar și nedidactic, de la programul de lucru;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 xml:space="preserve">reprezentanții instituțiilor cu drept de </w:t>
      </w:r>
      <w:r w:rsidRPr="00DE1290">
        <w:rPr>
          <w:rFonts w:ascii="Times New Roman" w:hAnsi="Times New Roman"/>
          <w:sz w:val="24"/>
          <w:szCs w:val="24"/>
        </w:rPr>
        <w:lastRenderedPageBreak/>
        <w:t>îndrumare și control asupra unităților de învățământ, precum și persoanele care participă la procesul de monitorizare și evaluare a calității sistemului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7C007B" w:rsidRPr="009F4418" w:rsidRDefault="007C007B" w:rsidP="00635D56">
      <w:pPr>
        <w:spacing w:after="0"/>
        <w:jc w:val="center"/>
        <w:rPr>
          <w:i/>
          <w:szCs w:val="24"/>
        </w:rPr>
      </w:pPr>
    </w:p>
    <w:p w:rsidR="007C007B" w:rsidRDefault="007C007B"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7C007B" w:rsidRDefault="007C007B"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7C007B" w:rsidRDefault="007C007B" w:rsidP="009F4418">
      <w:pPr>
        <w:spacing w:after="0" w:line="240" w:lineRule="auto"/>
        <w:rPr>
          <w:rFonts w:ascii="Times New Roman" w:hAnsi="Times New Roman"/>
          <w:b/>
          <w:sz w:val="24"/>
          <w:szCs w:val="24"/>
        </w:rPr>
        <w:sectPr w:rsidR="007C007B" w:rsidSect="007C007B">
          <w:headerReference w:type="default" r:id="rId114"/>
          <w:footerReference w:type="default" r:id="rId115"/>
          <w:pgSz w:w="11907" w:h="16839" w:code="9"/>
          <w:pgMar w:top="851" w:right="851" w:bottom="851" w:left="851" w:header="0" w:footer="0" w:gutter="0"/>
          <w:pgNumType w:start="1"/>
          <w:cols w:space="708"/>
          <w:docGrid w:linePitch="360"/>
        </w:sectPr>
      </w:pPr>
    </w:p>
    <w:p w:rsidR="007C007B" w:rsidRPr="00DE1290" w:rsidRDefault="007C007B" w:rsidP="00B46651">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7C007B" w:rsidRPr="00623620" w:rsidRDefault="007C007B"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7C007B" w:rsidRPr="00A623A9" w:rsidRDefault="007C007B"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w:t>
      </w:r>
      <w:r w:rsidRPr="00B46651">
        <w:rPr>
          <w:rFonts w:ascii="Times New Roman" w:hAnsi="Times New Roman"/>
          <w:sz w:val="28"/>
          <w:szCs w:val="24"/>
        </w:rPr>
        <w:t>Unitate de învățământ gimnazial</w:t>
      </w:r>
    </w:p>
    <w:p w:rsidR="007C007B" w:rsidRPr="00CA6C36" w:rsidRDefault="007C007B" w:rsidP="00635D56">
      <w:pPr>
        <w:spacing w:line="240" w:lineRule="auto"/>
        <w:jc w:val="center"/>
        <w:rPr>
          <w:rFonts w:ascii="Times New Roman" w:hAnsi="Times New Roman"/>
          <w:sz w:val="14"/>
          <w:szCs w:val="24"/>
        </w:rPr>
      </w:pP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0E406F">
        <w:rPr>
          <w:rFonts w:ascii="Times New Roman" w:hAnsi="Times New Roman"/>
          <w:noProof/>
          <w:sz w:val="24"/>
          <w:szCs w:val="24"/>
        </w:rPr>
        <w:t>ŞCOALA GIMNAZIALĂ, comuna Tudor Vladimirescu, jud.Brăila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Studii: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Anul absolvirii: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Specialitatea: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Gradul didactic:</w:t>
      </w: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7C007B" w:rsidRPr="00623620" w:rsidRDefault="007C007B" w:rsidP="00C22751">
      <w:pPr>
        <w:spacing w:after="0"/>
        <w:rPr>
          <w:rFonts w:ascii="Times New Roman" w:hAnsi="Times New Roman"/>
          <w:b/>
          <w:sz w:val="14"/>
          <w:szCs w:val="24"/>
        </w:rPr>
      </w:pPr>
    </w:p>
    <w:p w:rsidR="007C007B" w:rsidRDefault="007C007B"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7C007B" w:rsidRDefault="007C007B"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7C007B" w:rsidRPr="00623620" w:rsidRDefault="007C007B" w:rsidP="00A623A9">
      <w:pPr>
        <w:spacing w:after="0"/>
        <w:jc w:val="both"/>
        <w:rPr>
          <w:rFonts w:ascii="Times New Roman" w:hAnsi="Times New Roman"/>
          <w:b/>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7C007B" w:rsidRDefault="007C007B"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7C007B" w:rsidRPr="00623620" w:rsidRDefault="007C007B" w:rsidP="00A623A9">
      <w:pPr>
        <w:spacing w:after="0"/>
        <w:jc w:val="both"/>
        <w:rPr>
          <w:rFonts w:ascii="Times New Roman" w:hAnsi="Times New Roman"/>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7C007B" w:rsidRDefault="007C007B"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prevederile legislației și actelor normative subsecvente Legii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deciziile emise de inspectorul școlar general;</w:t>
      </w:r>
    </w:p>
    <w:p w:rsidR="007C007B" w:rsidRPr="00B46651"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hotărârile consiliului de administrație al unității de învățământ.</w:t>
      </w:r>
    </w:p>
    <w:p w:rsidR="007C007B" w:rsidRPr="00DE1290" w:rsidRDefault="007C007B" w:rsidP="00A623A9">
      <w:pPr>
        <w:spacing w:after="0"/>
        <w:jc w:val="both"/>
        <w:rPr>
          <w:rFonts w:ascii="Times New Roman" w:hAnsi="Times New Roman"/>
          <w:sz w:val="24"/>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 ATRIBUȚII GENERALE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7C007B" w:rsidRDefault="007C007B"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7C007B" w:rsidRPr="00623620" w:rsidRDefault="007C007B" w:rsidP="00A623A9">
      <w:pPr>
        <w:spacing w:after="0"/>
        <w:jc w:val="both"/>
        <w:rPr>
          <w:rFonts w:ascii="Times New Roman" w:hAnsi="Times New Roman"/>
          <w:sz w:val="10"/>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II. ATRIBUȚII SPECIFICE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 xml:space="preserve">asigurarea </w:t>
      </w:r>
      <w:r>
        <w:rPr>
          <w:rFonts w:ascii="Times New Roman" w:hAnsi="Times New Roman"/>
          <w:sz w:val="24"/>
          <w:szCs w:val="24"/>
        </w:rPr>
        <w:t>orientării profesionale</w:t>
      </w:r>
      <w:r w:rsidRPr="00DE1290">
        <w:rPr>
          <w:rFonts w:ascii="Times New Roman" w:hAnsi="Times New Roman"/>
          <w:sz w:val="24"/>
          <w:szCs w:val="24"/>
        </w:rPr>
        <w:t xml:space="preserve"> a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 și completările ulterioare, și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precum și întârzierile personalului didactic auxiliar și nedidactic, de la programul de lucru;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 xml:space="preserve">reprezentanții instituțiilor cu drept de </w:t>
      </w:r>
      <w:r w:rsidRPr="00DE1290">
        <w:rPr>
          <w:rFonts w:ascii="Times New Roman" w:hAnsi="Times New Roman"/>
          <w:sz w:val="24"/>
          <w:szCs w:val="24"/>
        </w:rPr>
        <w:lastRenderedPageBreak/>
        <w:t>îndrumare și control asupra unităților de învățământ, precum și persoanele care participă la procesul de monitorizare și evaluare a calității sistemului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7C007B" w:rsidRPr="009F4418" w:rsidRDefault="007C007B" w:rsidP="00635D56">
      <w:pPr>
        <w:spacing w:after="0"/>
        <w:jc w:val="center"/>
        <w:rPr>
          <w:i/>
          <w:szCs w:val="24"/>
        </w:rPr>
      </w:pPr>
    </w:p>
    <w:p w:rsidR="007C007B" w:rsidRDefault="007C007B"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7C007B" w:rsidRDefault="007C007B"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7C007B" w:rsidRDefault="007C007B" w:rsidP="009F4418">
      <w:pPr>
        <w:spacing w:after="0" w:line="240" w:lineRule="auto"/>
        <w:rPr>
          <w:rFonts w:ascii="Times New Roman" w:hAnsi="Times New Roman"/>
          <w:b/>
          <w:sz w:val="24"/>
          <w:szCs w:val="24"/>
        </w:rPr>
        <w:sectPr w:rsidR="007C007B" w:rsidSect="007C007B">
          <w:headerReference w:type="default" r:id="rId116"/>
          <w:footerReference w:type="default" r:id="rId117"/>
          <w:pgSz w:w="11907" w:h="16839" w:code="9"/>
          <w:pgMar w:top="851" w:right="851" w:bottom="851" w:left="851" w:header="0" w:footer="0" w:gutter="0"/>
          <w:pgNumType w:start="1"/>
          <w:cols w:space="708"/>
          <w:docGrid w:linePitch="360"/>
        </w:sectPr>
      </w:pPr>
    </w:p>
    <w:p w:rsidR="007C007B" w:rsidRPr="00DE1290" w:rsidRDefault="007C007B" w:rsidP="00B46651">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7C007B" w:rsidRPr="00623620" w:rsidRDefault="007C007B"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7C007B" w:rsidRPr="00A623A9" w:rsidRDefault="007C007B"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w:t>
      </w:r>
      <w:r w:rsidRPr="00B46651">
        <w:rPr>
          <w:rFonts w:ascii="Times New Roman" w:hAnsi="Times New Roman"/>
          <w:sz w:val="28"/>
          <w:szCs w:val="24"/>
        </w:rPr>
        <w:t>Unitate de învățământ gimnazial</w:t>
      </w:r>
    </w:p>
    <w:p w:rsidR="007C007B" w:rsidRPr="00CA6C36" w:rsidRDefault="007C007B" w:rsidP="00635D56">
      <w:pPr>
        <w:spacing w:line="240" w:lineRule="auto"/>
        <w:jc w:val="center"/>
        <w:rPr>
          <w:rFonts w:ascii="Times New Roman" w:hAnsi="Times New Roman"/>
          <w:sz w:val="14"/>
          <w:szCs w:val="24"/>
        </w:rPr>
      </w:pP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0E406F">
        <w:rPr>
          <w:rFonts w:ascii="Times New Roman" w:hAnsi="Times New Roman"/>
          <w:noProof/>
          <w:sz w:val="24"/>
          <w:szCs w:val="24"/>
        </w:rPr>
        <w:t>ŞCOALA GIMNAZIALĂ, comuna Ulmu, jud.Brăila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Studii: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Anul absolvirii: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Specialitatea: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Gradul didactic:</w:t>
      </w: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7C007B" w:rsidRPr="00623620" w:rsidRDefault="007C007B" w:rsidP="00C22751">
      <w:pPr>
        <w:spacing w:after="0"/>
        <w:rPr>
          <w:rFonts w:ascii="Times New Roman" w:hAnsi="Times New Roman"/>
          <w:b/>
          <w:sz w:val="14"/>
          <w:szCs w:val="24"/>
        </w:rPr>
      </w:pPr>
    </w:p>
    <w:p w:rsidR="007C007B" w:rsidRDefault="007C007B"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7C007B" w:rsidRDefault="007C007B"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7C007B" w:rsidRPr="00623620" w:rsidRDefault="007C007B" w:rsidP="00A623A9">
      <w:pPr>
        <w:spacing w:after="0"/>
        <w:jc w:val="both"/>
        <w:rPr>
          <w:rFonts w:ascii="Times New Roman" w:hAnsi="Times New Roman"/>
          <w:b/>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7C007B" w:rsidRDefault="007C007B"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7C007B" w:rsidRPr="00623620" w:rsidRDefault="007C007B" w:rsidP="00A623A9">
      <w:pPr>
        <w:spacing w:after="0"/>
        <w:jc w:val="both"/>
        <w:rPr>
          <w:rFonts w:ascii="Times New Roman" w:hAnsi="Times New Roman"/>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7C007B" w:rsidRDefault="007C007B"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prevederile legislației și actelor normative subsecvente Legii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deciziile emise de inspectorul școlar general;</w:t>
      </w:r>
    </w:p>
    <w:p w:rsidR="007C007B" w:rsidRPr="00B46651"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hotărârile consiliului de administrație al unității de învățământ.</w:t>
      </w:r>
    </w:p>
    <w:p w:rsidR="007C007B" w:rsidRPr="00DE1290" w:rsidRDefault="007C007B" w:rsidP="00A623A9">
      <w:pPr>
        <w:spacing w:after="0"/>
        <w:jc w:val="both"/>
        <w:rPr>
          <w:rFonts w:ascii="Times New Roman" w:hAnsi="Times New Roman"/>
          <w:sz w:val="24"/>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 ATRIBUȚII GENERALE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7C007B" w:rsidRDefault="007C007B"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7C007B" w:rsidRPr="00623620" w:rsidRDefault="007C007B" w:rsidP="00A623A9">
      <w:pPr>
        <w:spacing w:after="0"/>
        <w:jc w:val="both"/>
        <w:rPr>
          <w:rFonts w:ascii="Times New Roman" w:hAnsi="Times New Roman"/>
          <w:sz w:val="10"/>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II. ATRIBUȚII SPECIFICE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 xml:space="preserve">asigurarea </w:t>
      </w:r>
      <w:r>
        <w:rPr>
          <w:rFonts w:ascii="Times New Roman" w:hAnsi="Times New Roman"/>
          <w:sz w:val="24"/>
          <w:szCs w:val="24"/>
        </w:rPr>
        <w:t>orientării profesionale</w:t>
      </w:r>
      <w:r w:rsidRPr="00DE1290">
        <w:rPr>
          <w:rFonts w:ascii="Times New Roman" w:hAnsi="Times New Roman"/>
          <w:sz w:val="24"/>
          <w:szCs w:val="24"/>
        </w:rPr>
        <w:t xml:space="preserve"> a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 și completările ulterioare, și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precum și întârzierile personalului didactic auxiliar și nedidactic, de la programul de lucru;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 xml:space="preserve">reprezentanții instituțiilor cu drept de </w:t>
      </w:r>
      <w:r w:rsidRPr="00DE1290">
        <w:rPr>
          <w:rFonts w:ascii="Times New Roman" w:hAnsi="Times New Roman"/>
          <w:sz w:val="24"/>
          <w:szCs w:val="24"/>
        </w:rPr>
        <w:lastRenderedPageBreak/>
        <w:t>îndrumare și control asupra unităților de învățământ, precum și persoanele care participă la procesul de monitorizare și evaluare a calității sistemului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7C007B" w:rsidRPr="009F4418" w:rsidRDefault="007C007B" w:rsidP="00635D56">
      <w:pPr>
        <w:spacing w:after="0"/>
        <w:jc w:val="center"/>
        <w:rPr>
          <w:i/>
          <w:szCs w:val="24"/>
        </w:rPr>
      </w:pPr>
    </w:p>
    <w:p w:rsidR="007C007B" w:rsidRDefault="007C007B"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7C007B" w:rsidRDefault="007C007B"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7C007B" w:rsidRDefault="007C007B" w:rsidP="009F4418">
      <w:pPr>
        <w:spacing w:after="0" w:line="240" w:lineRule="auto"/>
        <w:rPr>
          <w:rFonts w:ascii="Times New Roman" w:hAnsi="Times New Roman"/>
          <w:b/>
          <w:sz w:val="24"/>
          <w:szCs w:val="24"/>
        </w:rPr>
        <w:sectPr w:rsidR="007C007B" w:rsidSect="007C007B">
          <w:headerReference w:type="default" r:id="rId118"/>
          <w:footerReference w:type="default" r:id="rId119"/>
          <w:pgSz w:w="11907" w:h="16839" w:code="9"/>
          <w:pgMar w:top="851" w:right="851" w:bottom="851" w:left="851" w:header="0" w:footer="0" w:gutter="0"/>
          <w:pgNumType w:start="1"/>
          <w:cols w:space="708"/>
          <w:docGrid w:linePitch="360"/>
        </w:sectPr>
      </w:pPr>
    </w:p>
    <w:p w:rsidR="007C007B" w:rsidRPr="00DE1290" w:rsidRDefault="007C007B" w:rsidP="00B46651">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7C007B" w:rsidRPr="00623620" w:rsidRDefault="007C007B"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7C007B" w:rsidRPr="00A623A9" w:rsidRDefault="007C007B"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w:t>
      </w:r>
      <w:r w:rsidRPr="00B46651">
        <w:rPr>
          <w:rFonts w:ascii="Times New Roman" w:hAnsi="Times New Roman"/>
          <w:sz w:val="28"/>
          <w:szCs w:val="24"/>
        </w:rPr>
        <w:t>Unitate de învățământ gimnazial</w:t>
      </w:r>
    </w:p>
    <w:p w:rsidR="007C007B" w:rsidRPr="00CA6C36" w:rsidRDefault="007C007B" w:rsidP="00635D56">
      <w:pPr>
        <w:spacing w:line="240" w:lineRule="auto"/>
        <w:jc w:val="center"/>
        <w:rPr>
          <w:rFonts w:ascii="Times New Roman" w:hAnsi="Times New Roman"/>
          <w:sz w:val="14"/>
          <w:szCs w:val="24"/>
        </w:rPr>
      </w:pP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0E406F">
        <w:rPr>
          <w:rFonts w:ascii="Times New Roman" w:hAnsi="Times New Roman"/>
          <w:noProof/>
          <w:sz w:val="24"/>
          <w:szCs w:val="24"/>
        </w:rPr>
        <w:t>ŞCOALA GIMNAZIALĂ,comuna Unirea, jud.Brăila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Studii: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Anul absolvirii: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Specialitatea: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Gradul didactic:</w:t>
      </w: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7C007B" w:rsidRPr="00623620" w:rsidRDefault="007C007B" w:rsidP="00C22751">
      <w:pPr>
        <w:spacing w:after="0"/>
        <w:rPr>
          <w:rFonts w:ascii="Times New Roman" w:hAnsi="Times New Roman"/>
          <w:b/>
          <w:sz w:val="14"/>
          <w:szCs w:val="24"/>
        </w:rPr>
      </w:pPr>
    </w:p>
    <w:p w:rsidR="007C007B" w:rsidRDefault="007C007B"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7C007B" w:rsidRDefault="007C007B"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7C007B" w:rsidRPr="00623620" w:rsidRDefault="007C007B" w:rsidP="00A623A9">
      <w:pPr>
        <w:spacing w:after="0"/>
        <w:jc w:val="both"/>
        <w:rPr>
          <w:rFonts w:ascii="Times New Roman" w:hAnsi="Times New Roman"/>
          <w:b/>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7C007B" w:rsidRDefault="007C007B"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7C007B" w:rsidRPr="00623620" w:rsidRDefault="007C007B" w:rsidP="00A623A9">
      <w:pPr>
        <w:spacing w:after="0"/>
        <w:jc w:val="both"/>
        <w:rPr>
          <w:rFonts w:ascii="Times New Roman" w:hAnsi="Times New Roman"/>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7C007B" w:rsidRDefault="007C007B"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prevederile legislației și actelor normative subsecvente Legii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deciziile emise de inspectorul școlar general;</w:t>
      </w:r>
    </w:p>
    <w:p w:rsidR="007C007B" w:rsidRPr="00B46651"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hotărârile consiliului de administrație al unității de învățământ.</w:t>
      </w:r>
    </w:p>
    <w:p w:rsidR="007C007B" w:rsidRPr="00DE1290" w:rsidRDefault="007C007B" w:rsidP="00A623A9">
      <w:pPr>
        <w:spacing w:after="0"/>
        <w:jc w:val="both"/>
        <w:rPr>
          <w:rFonts w:ascii="Times New Roman" w:hAnsi="Times New Roman"/>
          <w:sz w:val="24"/>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 ATRIBUȚII GENERALE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7C007B" w:rsidRDefault="007C007B"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7C007B" w:rsidRPr="00623620" w:rsidRDefault="007C007B" w:rsidP="00A623A9">
      <w:pPr>
        <w:spacing w:after="0"/>
        <w:jc w:val="both"/>
        <w:rPr>
          <w:rFonts w:ascii="Times New Roman" w:hAnsi="Times New Roman"/>
          <w:sz w:val="10"/>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II. ATRIBUȚII SPECIFICE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 xml:space="preserve">asigurarea </w:t>
      </w:r>
      <w:r>
        <w:rPr>
          <w:rFonts w:ascii="Times New Roman" w:hAnsi="Times New Roman"/>
          <w:sz w:val="24"/>
          <w:szCs w:val="24"/>
        </w:rPr>
        <w:t>orientării profesionale</w:t>
      </w:r>
      <w:r w:rsidRPr="00DE1290">
        <w:rPr>
          <w:rFonts w:ascii="Times New Roman" w:hAnsi="Times New Roman"/>
          <w:sz w:val="24"/>
          <w:szCs w:val="24"/>
        </w:rPr>
        <w:t xml:space="preserve"> a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 și completările ulterioare, și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precum și întârzierile personalului didactic auxiliar și nedidactic, de la programul de lucru;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 xml:space="preserve">reprezentanții instituțiilor cu drept de </w:t>
      </w:r>
      <w:r w:rsidRPr="00DE1290">
        <w:rPr>
          <w:rFonts w:ascii="Times New Roman" w:hAnsi="Times New Roman"/>
          <w:sz w:val="24"/>
          <w:szCs w:val="24"/>
        </w:rPr>
        <w:lastRenderedPageBreak/>
        <w:t>îndrumare și control asupra unităților de învățământ, precum și persoanele care participă la procesul de monitorizare și evaluare a calității sistemului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7C007B" w:rsidRPr="009F4418" w:rsidRDefault="007C007B" w:rsidP="00635D56">
      <w:pPr>
        <w:spacing w:after="0"/>
        <w:jc w:val="center"/>
        <w:rPr>
          <w:i/>
          <w:szCs w:val="24"/>
        </w:rPr>
      </w:pPr>
    </w:p>
    <w:p w:rsidR="007C007B" w:rsidRDefault="007C007B"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7C007B" w:rsidRDefault="007C007B"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7C007B" w:rsidRDefault="007C007B" w:rsidP="009F4418">
      <w:pPr>
        <w:spacing w:after="0" w:line="240" w:lineRule="auto"/>
        <w:rPr>
          <w:rFonts w:ascii="Times New Roman" w:hAnsi="Times New Roman"/>
          <w:b/>
          <w:sz w:val="24"/>
          <w:szCs w:val="24"/>
        </w:rPr>
        <w:sectPr w:rsidR="007C007B" w:rsidSect="007C007B">
          <w:headerReference w:type="default" r:id="rId120"/>
          <w:footerReference w:type="default" r:id="rId121"/>
          <w:pgSz w:w="11907" w:h="16839" w:code="9"/>
          <w:pgMar w:top="851" w:right="851" w:bottom="851" w:left="851" w:header="0" w:footer="0" w:gutter="0"/>
          <w:pgNumType w:start="1"/>
          <w:cols w:space="708"/>
          <w:docGrid w:linePitch="360"/>
        </w:sectPr>
      </w:pPr>
    </w:p>
    <w:p w:rsidR="007C007B" w:rsidRPr="00DE1290" w:rsidRDefault="007C007B" w:rsidP="00B46651">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7C007B" w:rsidRPr="00623620" w:rsidRDefault="007C007B"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7C007B" w:rsidRPr="00A623A9" w:rsidRDefault="007C007B"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w:t>
      </w:r>
      <w:r w:rsidRPr="00B46651">
        <w:rPr>
          <w:rFonts w:ascii="Times New Roman" w:hAnsi="Times New Roman"/>
          <w:sz w:val="28"/>
          <w:szCs w:val="24"/>
        </w:rPr>
        <w:t>Unitate de învățământ gimnazial</w:t>
      </w:r>
    </w:p>
    <w:p w:rsidR="007C007B" w:rsidRPr="00CA6C36" w:rsidRDefault="007C007B" w:rsidP="00635D56">
      <w:pPr>
        <w:spacing w:line="240" w:lineRule="auto"/>
        <w:jc w:val="center"/>
        <w:rPr>
          <w:rFonts w:ascii="Times New Roman" w:hAnsi="Times New Roman"/>
          <w:sz w:val="14"/>
          <w:szCs w:val="24"/>
        </w:rPr>
      </w:pP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0E406F">
        <w:rPr>
          <w:rFonts w:ascii="Times New Roman" w:hAnsi="Times New Roman"/>
          <w:noProof/>
          <w:sz w:val="24"/>
          <w:szCs w:val="24"/>
        </w:rPr>
        <w:t>ŞCOALA GIMNAZIALĂ, comuna Vădeni, jud.Brăila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Studii: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Anul absolvirii: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Specialitatea: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Gradul didactic:</w:t>
      </w: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7C007B" w:rsidRPr="00623620" w:rsidRDefault="007C007B" w:rsidP="00C22751">
      <w:pPr>
        <w:spacing w:after="0"/>
        <w:rPr>
          <w:rFonts w:ascii="Times New Roman" w:hAnsi="Times New Roman"/>
          <w:b/>
          <w:sz w:val="14"/>
          <w:szCs w:val="24"/>
        </w:rPr>
      </w:pPr>
    </w:p>
    <w:p w:rsidR="007C007B" w:rsidRDefault="007C007B"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7C007B" w:rsidRDefault="007C007B"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7C007B" w:rsidRPr="00623620" w:rsidRDefault="007C007B" w:rsidP="00A623A9">
      <w:pPr>
        <w:spacing w:after="0"/>
        <w:jc w:val="both"/>
        <w:rPr>
          <w:rFonts w:ascii="Times New Roman" w:hAnsi="Times New Roman"/>
          <w:b/>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7C007B" w:rsidRDefault="007C007B"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7C007B" w:rsidRPr="00623620" w:rsidRDefault="007C007B" w:rsidP="00A623A9">
      <w:pPr>
        <w:spacing w:after="0"/>
        <w:jc w:val="both"/>
        <w:rPr>
          <w:rFonts w:ascii="Times New Roman" w:hAnsi="Times New Roman"/>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7C007B" w:rsidRDefault="007C007B"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prevederile legislației și actelor normative subsecvente Legii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deciziile emise de inspectorul școlar general;</w:t>
      </w:r>
    </w:p>
    <w:p w:rsidR="007C007B" w:rsidRPr="00B46651"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hotărârile consiliului de administrație al unității de învățământ.</w:t>
      </w:r>
    </w:p>
    <w:p w:rsidR="007C007B" w:rsidRPr="00DE1290" w:rsidRDefault="007C007B" w:rsidP="00A623A9">
      <w:pPr>
        <w:spacing w:after="0"/>
        <w:jc w:val="both"/>
        <w:rPr>
          <w:rFonts w:ascii="Times New Roman" w:hAnsi="Times New Roman"/>
          <w:sz w:val="24"/>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 ATRIBUȚII GENERALE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7C007B" w:rsidRDefault="007C007B"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7C007B" w:rsidRPr="00623620" w:rsidRDefault="007C007B" w:rsidP="00A623A9">
      <w:pPr>
        <w:spacing w:after="0"/>
        <w:jc w:val="both"/>
        <w:rPr>
          <w:rFonts w:ascii="Times New Roman" w:hAnsi="Times New Roman"/>
          <w:sz w:val="10"/>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II. ATRIBUȚII SPECIFICE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 xml:space="preserve">asigurarea </w:t>
      </w:r>
      <w:r>
        <w:rPr>
          <w:rFonts w:ascii="Times New Roman" w:hAnsi="Times New Roman"/>
          <w:sz w:val="24"/>
          <w:szCs w:val="24"/>
        </w:rPr>
        <w:t>orientării profesionale</w:t>
      </w:r>
      <w:r w:rsidRPr="00DE1290">
        <w:rPr>
          <w:rFonts w:ascii="Times New Roman" w:hAnsi="Times New Roman"/>
          <w:sz w:val="24"/>
          <w:szCs w:val="24"/>
        </w:rPr>
        <w:t xml:space="preserve"> a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 și completările ulterioare, și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precum și întârzierile personalului didactic auxiliar și nedidactic, de la programul de lucru;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 xml:space="preserve">reprezentanții instituțiilor cu drept de </w:t>
      </w:r>
      <w:r w:rsidRPr="00DE1290">
        <w:rPr>
          <w:rFonts w:ascii="Times New Roman" w:hAnsi="Times New Roman"/>
          <w:sz w:val="24"/>
          <w:szCs w:val="24"/>
        </w:rPr>
        <w:lastRenderedPageBreak/>
        <w:t>îndrumare și control asupra unităților de învățământ, precum și persoanele care participă la procesul de monitorizare și evaluare a calității sistemului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7C007B" w:rsidRPr="009F4418" w:rsidRDefault="007C007B" w:rsidP="00635D56">
      <w:pPr>
        <w:spacing w:after="0"/>
        <w:jc w:val="center"/>
        <w:rPr>
          <w:i/>
          <w:szCs w:val="24"/>
        </w:rPr>
      </w:pPr>
    </w:p>
    <w:p w:rsidR="007C007B" w:rsidRDefault="007C007B"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7C007B" w:rsidRDefault="007C007B"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7C007B" w:rsidRDefault="007C007B" w:rsidP="009F4418">
      <w:pPr>
        <w:spacing w:after="0" w:line="240" w:lineRule="auto"/>
        <w:rPr>
          <w:rFonts w:ascii="Times New Roman" w:hAnsi="Times New Roman"/>
          <w:b/>
          <w:sz w:val="24"/>
          <w:szCs w:val="24"/>
        </w:rPr>
        <w:sectPr w:rsidR="007C007B" w:rsidSect="007C007B">
          <w:headerReference w:type="default" r:id="rId122"/>
          <w:footerReference w:type="default" r:id="rId123"/>
          <w:pgSz w:w="11907" w:h="16839" w:code="9"/>
          <w:pgMar w:top="851" w:right="851" w:bottom="851" w:left="851" w:header="0" w:footer="0" w:gutter="0"/>
          <w:pgNumType w:start="1"/>
          <w:cols w:space="708"/>
          <w:docGrid w:linePitch="360"/>
        </w:sectPr>
      </w:pPr>
    </w:p>
    <w:p w:rsidR="007C007B" w:rsidRPr="00DE1290" w:rsidRDefault="007C007B" w:rsidP="00B46651">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7C007B" w:rsidRPr="00623620" w:rsidRDefault="007C007B"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7C007B" w:rsidRPr="00A623A9" w:rsidRDefault="007C007B"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w:t>
      </w:r>
      <w:r w:rsidRPr="00B46651">
        <w:rPr>
          <w:rFonts w:ascii="Times New Roman" w:hAnsi="Times New Roman"/>
          <w:sz w:val="28"/>
          <w:szCs w:val="24"/>
        </w:rPr>
        <w:t>Unitate de învățământ gimnazial</w:t>
      </w:r>
    </w:p>
    <w:p w:rsidR="007C007B" w:rsidRPr="00CA6C36" w:rsidRDefault="007C007B" w:rsidP="00635D56">
      <w:pPr>
        <w:spacing w:line="240" w:lineRule="auto"/>
        <w:jc w:val="center"/>
        <w:rPr>
          <w:rFonts w:ascii="Times New Roman" w:hAnsi="Times New Roman"/>
          <w:sz w:val="14"/>
          <w:szCs w:val="24"/>
        </w:rPr>
      </w:pP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0E406F">
        <w:rPr>
          <w:rFonts w:ascii="Times New Roman" w:hAnsi="Times New Roman"/>
          <w:noProof/>
          <w:sz w:val="24"/>
          <w:szCs w:val="24"/>
        </w:rPr>
        <w:t>ŞCOALA GIMNAZIALĂ,comuna Victoria , jud,Brăila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Studii: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Anul absolvirii: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Specialitatea: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Gradul didactic:</w:t>
      </w: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7C007B" w:rsidRPr="00623620" w:rsidRDefault="007C007B" w:rsidP="00C22751">
      <w:pPr>
        <w:spacing w:after="0"/>
        <w:rPr>
          <w:rFonts w:ascii="Times New Roman" w:hAnsi="Times New Roman"/>
          <w:b/>
          <w:sz w:val="14"/>
          <w:szCs w:val="24"/>
        </w:rPr>
      </w:pPr>
    </w:p>
    <w:p w:rsidR="007C007B" w:rsidRDefault="007C007B"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7C007B" w:rsidRDefault="007C007B"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7C007B" w:rsidRPr="00623620" w:rsidRDefault="007C007B" w:rsidP="00A623A9">
      <w:pPr>
        <w:spacing w:after="0"/>
        <w:jc w:val="both"/>
        <w:rPr>
          <w:rFonts w:ascii="Times New Roman" w:hAnsi="Times New Roman"/>
          <w:b/>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7C007B" w:rsidRDefault="007C007B"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7C007B" w:rsidRPr="00623620" w:rsidRDefault="007C007B" w:rsidP="00A623A9">
      <w:pPr>
        <w:spacing w:after="0"/>
        <w:jc w:val="both"/>
        <w:rPr>
          <w:rFonts w:ascii="Times New Roman" w:hAnsi="Times New Roman"/>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7C007B" w:rsidRDefault="007C007B"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prevederile legislației și actelor normative subsecvente Legii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deciziile emise de inspectorul școlar general;</w:t>
      </w:r>
    </w:p>
    <w:p w:rsidR="007C007B" w:rsidRPr="00B46651"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hotărârile consiliului de administrație al unității de învățământ.</w:t>
      </w:r>
    </w:p>
    <w:p w:rsidR="007C007B" w:rsidRPr="00DE1290" w:rsidRDefault="007C007B" w:rsidP="00A623A9">
      <w:pPr>
        <w:spacing w:after="0"/>
        <w:jc w:val="both"/>
        <w:rPr>
          <w:rFonts w:ascii="Times New Roman" w:hAnsi="Times New Roman"/>
          <w:sz w:val="24"/>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 ATRIBUȚII GENERALE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7C007B" w:rsidRDefault="007C007B"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7C007B" w:rsidRPr="00623620" w:rsidRDefault="007C007B" w:rsidP="00A623A9">
      <w:pPr>
        <w:spacing w:after="0"/>
        <w:jc w:val="both"/>
        <w:rPr>
          <w:rFonts w:ascii="Times New Roman" w:hAnsi="Times New Roman"/>
          <w:sz w:val="10"/>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II. ATRIBUȚII SPECIFICE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 xml:space="preserve">asigurarea </w:t>
      </w:r>
      <w:r>
        <w:rPr>
          <w:rFonts w:ascii="Times New Roman" w:hAnsi="Times New Roman"/>
          <w:sz w:val="24"/>
          <w:szCs w:val="24"/>
        </w:rPr>
        <w:t>orientării profesionale</w:t>
      </w:r>
      <w:r w:rsidRPr="00DE1290">
        <w:rPr>
          <w:rFonts w:ascii="Times New Roman" w:hAnsi="Times New Roman"/>
          <w:sz w:val="24"/>
          <w:szCs w:val="24"/>
        </w:rPr>
        <w:t xml:space="preserve"> a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 și completările ulterioare, și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precum și întârzierile personalului didactic auxiliar și nedidactic, de la programul de lucru;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 xml:space="preserve">reprezentanții instituțiilor cu drept de </w:t>
      </w:r>
      <w:r w:rsidRPr="00DE1290">
        <w:rPr>
          <w:rFonts w:ascii="Times New Roman" w:hAnsi="Times New Roman"/>
          <w:sz w:val="24"/>
          <w:szCs w:val="24"/>
        </w:rPr>
        <w:lastRenderedPageBreak/>
        <w:t>îndrumare și control asupra unităților de învățământ, precum și persoanele care participă la procesul de monitorizare și evaluare a calității sistemului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7C007B" w:rsidRPr="009F4418" w:rsidRDefault="007C007B" w:rsidP="00635D56">
      <w:pPr>
        <w:spacing w:after="0"/>
        <w:jc w:val="center"/>
        <w:rPr>
          <w:i/>
          <w:szCs w:val="24"/>
        </w:rPr>
      </w:pPr>
    </w:p>
    <w:p w:rsidR="007C007B" w:rsidRDefault="007C007B"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7C007B" w:rsidRDefault="007C007B"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7C007B" w:rsidRDefault="007C007B" w:rsidP="009F4418">
      <w:pPr>
        <w:spacing w:after="0" w:line="240" w:lineRule="auto"/>
        <w:rPr>
          <w:rFonts w:ascii="Times New Roman" w:hAnsi="Times New Roman"/>
          <w:b/>
          <w:sz w:val="24"/>
          <w:szCs w:val="24"/>
        </w:rPr>
        <w:sectPr w:rsidR="007C007B" w:rsidSect="007C007B">
          <w:headerReference w:type="default" r:id="rId124"/>
          <w:footerReference w:type="default" r:id="rId125"/>
          <w:pgSz w:w="11907" w:h="16839" w:code="9"/>
          <w:pgMar w:top="851" w:right="851" w:bottom="851" w:left="851" w:header="0" w:footer="0" w:gutter="0"/>
          <w:pgNumType w:start="1"/>
          <w:cols w:space="708"/>
          <w:docGrid w:linePitch="360"/>
        </w:sectPr>
      </w:pPr>
    </w:p>
    <w:p w:rsidR="007C007B" w:rsidRPr="00DE1290" w:rsidRDefault="007C007B" w:rsidP="00B46651">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7C007B" w:rsidRPr="00623620" w:rsidRDefault="007C007B"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7C007B" w:rsidRPr="00A623A9" w:rsidRDefault="007C007B"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w:t>
      </w:r>
      <w:r w:rsidRPr="00B46651">
        <w:rPr>
          <w:rFonts w:ascii="Times New Roman" w:hAnsi="Times New Roman"/>
          <w:sz w:val="28"/>
          <w:szCs w:val="24"/>
        </w:rPr>
        <w:t>Unitate de învățământ gimnazial</w:t>
      </w:r>
    </w:p>
    <w:p w:rsidR="007C007B" w:rsidRPr="00CA6C36" w:rsidRDefault="007C007B" w:rsidP="00635D56">
      <w:pPr>
        <w:spacing w:line="240" w:lineRule="auto"/>
        <w:jc w:val="center"/>
        <w:rPr>
          <w:rFonts w:ascii="Times New Roman" w:hAnsi="Times New Roman"/>
          <w:sz w:val="14"/>
          <w:szCs w:val="24"/>
        </w:rPr>
      </w:pP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0E406F">
        <w:rPr>
          <w:rFonts w:ascii="Times New Roman" w:hAnsi="Times New Roman"/>
          <w:noProof/>
          <w:sz w:val="24"/>
          <w:szCs w:val="24"/>
        </w:rPr>
        <w:t>ŞCOALA GIMNAZIALĂ, comuna Vişani, jud.Brăila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Studii: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Anul absolvirii: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Specialitatea: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Gradul didactic:</w:t>
      </w: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7C007B" w:rsidRPr="00623620" w:rsidRDefault="007C007B" w:rsidP="00C22751">
      <w:pPr>
        <w:spacing w:after="0"/>
        <w:rPr>
          <w:rFonts w:ascii="Times New Roman" w:hAnsi="Times New Roman"/>
          <w:b/>
          <w:sz w:val="14"/>
          <w:szCs w:val="24"/>
        </w:rPr>
      </w:pPr>
    </w:p>
    <w:p w:rsidR="007C007B" w:rsidRDefault="007C007B"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7C007B" w:rsidRDefault="007C007B"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7C007B" w:rsidRPr="00623620" w:rsidRDefault="007C007B" w:rsidP="00A623A9">
      <w:pPr>
        <w:spacing w:after="0"/>
        <w:jc w:val="both"/>
        <w:rPr>
          <w:rFonts w:ascii="Times New Roman" w:hAnsi="Times New Roman"/>
          <w:b/>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7C007B" w:rsidRDefault="007C007B"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7C007B" w:rsidRPr="00623620" w:rsidRDefault="007C007B" w:rsidP="00A623A9">
      <w:pPr>
        <w:spacing w:after="0"/>
        <w:jc w:val="both"/>
        <w:rPr>
          <w:rFonts w:ascii="Times New Roman" w:hAnsi="Times New Roman"/>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7C007B" w:rsidRDefault="007C007B"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prevederile legislației și actelor normative subsecvente Legii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deciziile emise de inspectorul școlar general;</w:t>
      </w:r>
    </w:p>
    <w:p w:rsidR="007C007B" w:rsidRPr="00B46651"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hotărârile consiliului de administrație al unității de învățământ.</w:t>
      </w:r>
    </w:p>
    <w:p w:rsidR="007C007B" w:rsidRPr="00DE1290" w:rsidRDefault="007C007B" w:rsidP="00A623A9">
      <w:pPr>
        <w:spacing w:after="0"/>
        <w:jc w:val="both"/>
        <w:rPr>
          <w:rFonts w:ascii="Times New Roman" w:hAnsi="Times New Roman"/>
          <w:sz w:val="24"/>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 ATRIBUȚII GENERALE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7C007B" w:rsidRDefault="007C007B"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7C007B" w:rsidRPr="00623620" w:rsidRDefault="007C007B" w:rsidP="00A623A9">
      <w:pPr>
        <w:spacing w:after="0"/>
        <w:jc w:val="both"/>
        <w:rPr>
          <w:rFonts w:ascii="Times New Roman" w:hAnsi="Times New Roman"/>
          <w:sz w:val="10"/>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II. ATRIBUȚII SPECIFICE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 xml:space="preserve">asigurarea </w:t>
      </w:r>
      <w:r>
        <w:rPr>
          <w:rFonts w:ascii="Times New Roman" w:hAnsi="Times New Roman"/>
          <w:sz w:val="24"/>
          <w:szCs w:val="24"/>
        </w:rPr>
        <w:t>orientării profesionale</w:t>
      </w:r>
      <w:r w:rsidRPr="00DE1290">
        <w:rPr>
          <w:rFonts w:ascii="Times New Roman" w:hAnsi="Times New Roman"/>
          <w:sz w:val="24"/>
          <w:szCs w:val="24"/>
        </w:rPr>
        <w:t xml:space="preserve"> a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 și completările ulterioare, și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precum și întârzierile personalului didactic auxiliar și nedidactic, de la programul de lucru;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 xml:space="preserve">reprezentanții instituțiilor cu drept de </w:t>
      </w:r>
      <w:r w:rsidRPr="00DE1290">
        <w:rPr>
          <w:rFonts w:ascii="Times New Roman" w:hAnsi="Times New Roman"/>
          <w:sz w:val="24"/>
          <w:szCs w:val="24"/>
        </w:rPr>
        <w:lastRenderedPageBreak/>
        <w:t>îndrumare și control asupra unităților de învățământ, precum și persoanele care participă la procesul de monitorizare și evaluare a calității sistemului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7C007B" w:rsidRPr="009F4418" w:rsidRDefault="007C007B" w:rsidP="00635D56">
      <w:pPr>
        <w:spacing w:after="0"/>
        <w:jc w:val="center"/>
        <w:rPr>
          <w:i/>
          <w:szCs w:val="24"/>
        </w:rPr>
      </w:pPr>
    </w:p>
    <w:p w:rsidR="007C007B" w:rsidRDefault="007C007B"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7C007B" w:rsidRDefault="007C007B"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7C007B" w:rsidRDefault="007C007B" w:rsidP="009F4418">
      <w:pPr>
        <w:spacing w:after="0" w:line="240" w:lineRule="auto"/>
        <w:rPr>
          <w:rFonts w:ascii="Times New Roman" w:hAnsi="Times New Roman"/>
          <w:b/>
          <w:sz w:val="24"/>
          <w:szCs w:val="24"/>
        </w:rPr>
        <w:sectPr w:rsidR="007C007B" w:rsidSect="007C007B">
          <w:headerReference w:type="default" r:id="rId126"/>
          <w:footerReference w:type="default" r:id="rId127"/>
          <w:pgSz w:w="11907" w:h="16839" w:code="9"/>
          <w:pgMar w:top="851" w:right="851" w:bottom="851" w:left="851" w:header="0" w:footer="0" w:gutter="0"/>
          <w:pgNumType w:start="1"/>
          <w:cols w:space="708"/>
          <w:docGrid w:linePitch="360"/>
        </w:sectPr>
      </w:pPr>
    </w:p>
    <w:p w:rsidR="007C007B" w:rsidRPr="00DE1290" w:rsidRDefault="007C007B" w:rsidP="00B46651">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7C007B" w:rsidRPr="00623620" w:rsidRDefault="007C007B"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7C007B" w:rsidRPr="00A623A9" w:rsidRDefault="007C007B"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w:t>
      </w:r>
      <w:r w:rsidRPr="00B46651">
        <w:rPr>
          <w:rFonts w:ascii="Times New Roman" w:hAnsi="Times New Roman"/>
          <w:sz w:val="28"/>
          <w:szCs w:val="24"/>
        </w:rPr>
        <w:t>Unitate de învățământ gimnazial</w:t>
      </w:r>
    </w:p>
    <w:p w:rsidR="007C007B" w:rsidRPr="00CA6C36" w:rsidRDefault="007C007B" w:rsidP="00635D56">
      <w:pPr>
        <w:spacing w:line="240" w:lineRule="auto"/>
        <w:jc w:val="center"/>
        <w:rPr>
          <w:rFonts w:ascii="Times New Roman" w:hAnsi="Times New Roman"/>
          <w:sz w:val="14"/>
          <w:szCs w:val="24"/>
        </w:rPr>
      </w:pP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0E406F">
        <w:rPr>
          <w:rFonts w:ascii="Times New Roman" w:hAnsi="Times New Roman"/>
          <w:noProof/>
          <w:sz w:val="24"/>
          <w:szCs w:val="24"/>
        </w:rPr>
        <w:t>ŞCOALA GIMNAZIALĂ ”AL. VECHIU”,comuna Zăvoaia, jud.Brăila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Studii: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Anul absolvirii: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Specialitatea: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Gradul didactic:</w:t>
      </w: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7C007B" w:rsidRPr="00623620" w:rsidRDefault="007C007B" w:rsidP="00C22751">
      <w:pPr>
        <w:spacing w:after="0"/>
        <w:rPr>
          <w:rFonts w:ascii="Times New Roman" w:hAnsi="Times New Roman"/>
          <w:b/>
          <w:sz w:val="14"/>
          <w:szCs w:val="24"/>
        </w:rPr>
      </w:pPr>
    </w:p>
    <w:p w:rsidR="007C007B" w:rsidRDefault="007C007B"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7C007B" w:rsidRDefault="007C007B"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7C007B" w:rsidRPr="00623620" w:rsidRDefault="007C007B" w:rsidP="00A623A9">
      <w:pPr>
        <w:spacing w:after="0"/>
        <w:jc w:val="both"/>
        <w:rPr>
          <w:rFonts w:ascii="Times New Roman" w:hAnsi="Times New Roman"/>
          <w:b/>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7C007B" w:rsidRDefault="007C007B"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7C007B" w:rsidRPr="00623620" w:rsidRDefault="007C007B" w:rsidP="00A623A9">
      <w:pPr>
        <w:spacing w:after="0"/>
        <w:jc w:val="both"/>
        <w:rPr>
          <w:rFonts w:ascii="Times New Roman" w:hAnsi="Times New Roman"/>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7C007B" w:rsidRDefault="007C007B"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prevederile legislației și actelor normative subsecvente Legii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deciziile emise de inspectorul școlar general;</w:t>
      </w:r>
    </w:p>
    <w:p w:rsidR="007C007B" w:rsidRPr="00B46651"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hotărârile consiliului de administrație al unității de învățământ.</w:t>
      </w:r>
    </w:p>
    <w:p w:rsidR="007C007B" w:rsidRPr="00DE1290" w:rsidRDefault="007C007B" w:rsidP="00A623A9">
      <w:pPr>
        <w:spacing w:after="0"/>
        <w:jc w:val="both"/>
        <w:rPr>
          <w:rFonts w:ascii="Times New Roman" w:hAnsi="Times New Roman"/>
          <w:sz w:val="24"/>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 ATRIBUȚII GENERALE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7C007B" w:rsidRDefault="007C007B"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7C007B" w:rsidRPr="00623620" w:rsidRDefault="007C007B" w:rsidP="00A623A9">
      <w:pPr>
        <w:spacing w:after="0"/>
        <w:jc w:val="both"/>
        <w:rPr>
          <w:rFonts w:ascii="Times New Roman" w:hAnsi="Times New Roman"/>
          <w:sz w:val="10"/>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II. ATRIBUȚII SPECIFICE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 xml:space="preserve">asigurarea </w:t>
      </w:r>
      <w:r>
        <w:rPr>
          <w:rFonts w:ascii="Times New Roman" w:hAnsi="Times New Roman"/>
          <w:sz w:val="24"/>
          <w:szCs w:val="24"/>
        </w:rPr>
        <w:t>orientării profesionale</w:t>
      </w:r>
      <w:r w:rsidRPr="00DE1290">
        <w:rPr>
          <w:rFonts w:ascii="Times New Roman" w:hAnsi="Times New Roman"/>
          <w:sz w:val="24"/>
          <w:szCs w:val="24"/>
        </w:rPr>
        <w:t xml:space="preserve"> a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 și completările ulterioare, și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precum și întârzierile personalului didactic auxiliar și nedidactic, de la programul de lucru;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 xml:space="preserve">reprezentanții instituțiilor cu drept de </w:t>
      </w:r>
      <w:r w:rsidRPr="00DE1290">
        <w:rPr>
          <w:rFonts w:ascii="Times New Roman" w:hAnsi="Times New Roman"/>
          <w:sz w:val="24"/>
          <w:szCs w:val="24"/>
        </w:rPr>
        <w:lastRenderedPageBreak/>
        <w:t>îndrumare și control asupra unităților de învățământ, precum și persoanele care participă la procesul de monitorizare și evaluare a calității sistemului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7C007B" w:rsidRPr="009F4418" w:rsidRDefault="007C007B" w:rsidP="00635D56">
      <w:pPr>
        <w:spacing w:after="0"/>
        <w:jc w:val="center"/>
        <w:rPr>
          <w:i/>
          <w:szCs w:val="24"/>
        </w:rPr>
      </w:pPr>
    </w:p>
    <w:p w:rsidR="007C007B" w:rsidRDefault="007C007B"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7C007B" w:rsidRDefault="007C007B"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7C007B" w:rsidRDefault="007C007B" w:rsidP="009F4418">
      <w:pPr>
        <w:spacing w:after="0" w:line="240" w:lineRule="auto"/>
        <w:rPr>
          <w:rFonts w:ascii="Times New Roman" w:hAnsi="Times New Roman"/>
          <w:b/>
          <w:sz w:val="24"/>
          <w:szCs w:val="24"/>
        </w:rPr>
        <w:sectPr w:rsidR="007C007B" w:rsidSect="007C007B">
          <w:headerReference w:type="default" r:id="rId128"/>
          <w:footerReference w:type="default" r:id="rId129"/>
          <w:pgSz w:w="11907" w:h="16839" w:code="9"/>
          <w:pgMar w:top="851" w:right="851" w:bottom="851" w:left="851" w:header="0" w:footer="0" w:gutter="0"/>
          <w:pgNumType w:start="1"/>
          <w:cols w:space="708"/>
          <w:docGrid w:linePitch="360"/>
        </w:sectPr>
      </w:pPr>
    </w:p>
    <w:p w:rsidR="007C007B" w:rsidRPr="00DE1290" w:rsidRDefault="007C007B" w:rsidP="00B46651">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7C007B" w:rsidRPr="00623620" w:rsidRDefault="007C007B"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7C007B" w:rsidRPr="00A623A9" w:rsidRDefault="007C007B"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w:t>
      </w:r>
      <w:r w:rsidRPr="00B46651">
        <w:rPr>
          <w:rFonts w:ascii="Times New Roman" w:hAnsi="Times New Roman"/>
          <w:sz w:val="28"/>
          <w:szCs w:val="24"/>
        </w:rPr>
        <w:t>Unitate de învățământ gimnazial</w:t>
      </w:r>
    </w:p>
    <w:p w:rsidR="007C007B" w:rsidRPr="00CA6C36" w:rsidRDefault="007C007B" w:rsidP="00635D56">
      <w:pPr>
        <w:spacing w:line="240" w:lineRule="auto"/>
        <w:jc w:val="center"/>
        <w:rPr>
          <w:rFonts w:ascii="Times New Roman" w:hAnsi="Times New Roman"/>
          <w:sz w:val="14"/>
          <w:szCs w:val="24"/>
        </w:rPr>
      </w:pP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0E406F">
        <w:rPr>
          <w:rFonts w:ascii="Times New Roman" w:hAnsi="Times New Roman"/>
          <w:noProof/>
          <w:sz w:val="24"/>
          <w:szCs w:val="24"/>
        </w:rPr>
        <w:t>ŞCOALA GIMNAZIALĂ, comuna Şuţeşti, jud.Brăila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Studii: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Anul absolvirii: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Specialitatea: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Gradul didactic:</w:t>
      </w: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7C007B" w:rsidRPr="00623620" w:rsidRDefault="007C007B" w:rsidP="00C22751">
      <w:pPr>
        <w:spacing w:after="0"/>
        <w:rPr>
          <w:rFonts w:ascii="Times New Roman" w:hAnsi="Times New Roman"/>
          <w:b/>
          <w:sz w:val="14"/>
          <w:szCs w:val="24"/>
        </w:rPr>
      </w:pPr>
    </w:p>
    <w:p w:rsidR="007C007B" w:rsidRDefault="007C007B"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7C007B" w:rsidRDefault="007C007B"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7C007B" w:rsidRPr="00623620" w:rsidRDefault="007C007B" w:rsidP="00A623A9">
      <w:pPr>
        <w:spacing w:after="0"/>
        <w:jc w:val="both"/>
        <w:rPr>
          <w:rFonts w:ascii="Times New Roman" w:hAnsi="Times New Roman"/>
          <w:b/>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7C007B" w:rsidRDefault="007C007B"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7C007B" w:rsidRPr="00623620" w:rsidRDefault="007C007B" w:rsidP="00A623A9">
      <w:pPr>
        <w:spacing w:after="0"/>
        <w:jc w:val="both"/>
        <w:rPr>
          <w:rFonts w:ascii="Times New Roman" w:hAnsi="Times New Roman"/>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7C007B" w:rsidRDefault="007C007B"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prevederile legislației și actelor normative subsecvente Legii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deciziile emise de inspectorul școlar general;</w:t>
      </w:r>
    </w:p>
    <w:p w:rsidR="007C007B" w:rsidRPr="00B46651"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hotărârile consiliului de administrație al unității de învățământ.</w:t>
      </w:r>
    </w:p>
    <w:p w:rsidR="007C007B" w:rsidRPr="00DE1290" w:rsidRDefault="007C007B" w:rsidP="00A623A9">
      <w:pPr>
        <w:spacing w:after="0"/>
        <w:jc w:val="both"/>
        <w:rPr>
          <w:rFonts w:ascii="Times New Roman" w:hAnsi="Times New Roman"/>
          <w:sz w:val="24"/>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 ATRIBUȚII GENERALE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7C007B" w:rsidRDefault="007C007B"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7C007B" w:rsidRPr="00623620" w:rsidRDefault="007C007B" w:rsidP="00A623A9">
      <w:pPr>
        <w:spacing w:after="0"/>
        <w:jc w:val="both"/>
        <w:rPr>
          <w:rFonts w:ascii="Times New Roman" w:hAnsi="Times New Roman"/>
          <w:sz w:val="10"/>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II. ATRIBUȚII SPECIFICE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 xml:space="preserve">asigurarea </w:t>
      </w:r>
      <w:r>
        <w:rPr>
          <w:rFonts w:ascii="Times New Roman" w:hAnsi="Times New Roman"/>
          <w:sz w:val="24"/>
          <w:szCs w:val="24"/>
        </w:rPr>
        <w:t>orientării profesionale</w:t>
      </w:r>
      <w:r w:rsidRPr="00DE1290">
        <w:rPr>
          <w:rFonts w:ascii="Times New Roman" w:hAnsi="Times New Roman"/>
          <w:sz w:val="24"/>
          <w:szCs w:val="24"/>
        </w:rPr>
        <w:t xml:space="preserve"> a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 și completările ulterioare, și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precum și întârzierile personalului didactic auxiliar și nedidactic, de la programul de lucru;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 xml:space="preserve">reprezentanții instituțiilor cu drept de </w:t>
      </w:r>
      <w:r w:rsidRPr="00DE1290">
        <w:rPr>
          <w:rFonts w:ascii="Times New Roman" w:hAnsi="Times New Roman"/>
          <w:sz w:val="24"/>
          <w:szCs w:val="24"/>
        </w:rPr>
        <w:lastRenderedPageBreak/>
        <w:t>îndrumare și control asupra unităților de învățământ, precum și persoanele care participă la procesul de monitorizare și evaluare a calității sistemului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7C007B" w:rsidRPr="009F4418" w:rsidRDefault="007C007B" w:rsidP="00635D56">
      <w:pPr>
        <w:spacing w:after="0"/>
        <w:jc w:val="center"/>
        <w:rPr>
          <w:i/>
          <w:szCs w:val="24"/>
        </w:rPr>
      </w:pPr>
    </w:p>
    <w:p w:rsidR="007C007B" w:rsidRDefault="007C007B"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7C007B" w:rsidRDefault="007C007B"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7C007B" w:rsidRDefault="007C007B" w:rsidP="009F4418">
      <w:pPr>
        <w:spacing w:after="0" w:line="240" w:lineRule="auto"/>
        <w:rPr>
          <w:rFonts w:ascii="Times New Roman" w:hAnsi="Times New Roman"/>
          <w:b/>
          <w:sz w:val="24"/>
          <w:szCs w:val="24"/>
        </w:rPr>
        <w:sectPr w:rsidR="007C007B" w:rsidSect="007C007B">
          <w:headerReference w:type="default" r:id="rId130"/>
          <w:footerReference w:type="default" r:id="rId131"/>
          <w:pgSz w:w="11907" w:h="16839" w:code="9"/>
          <w:pgMar w:top="851" w:right="851" w:bottom="851" w:left="851" w:header="0" w:footer="0" w:gutter="0"/>
          <w:pgNumType w:start="1"/>
          <w:cols w:space="708"/>
          <w:docGrid w:linePitch="360"/>
        </w:sectPr>
      </w:pPr>
    </w:p>
    <w:p w:rsidR="007C007B" w:rsidRPr="00DE1290" w:rsidRDefault="007C007B" w:rsidP="00B46651">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7C007B" w:rsidRPr="00623620" w:rsidRDefault="007C007B"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7C007B" w:rsidRPr="00A623A9" w:rsidRDefault="007C007B"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w:t>
      </w:r>
      <w:r w:rsidRPr="00B46651">
        <w:rPr>
          <w:rFonts w:ascii="Times New Roman" w:hAnsi="Times New Roman"/>
          <w:sz w:val="28"/>
          <w:szCs w:val="24"/>
        </w:rPr>
        <w:t>Unitate de învățământ gimnazial</w:t>
      </w:r>
    </w:p>
    <w:p w:rsidR="007C007B" w:rsidRPr="00CA6C36" w:rsidRDefault="007C007B" w:rsidP="00635D56">
      <w:pPr>
        <w:spacing w:line="240" w:lineRule="auto"/>
        <w:jc w:val="center"/>
        <w:rPr>
          <w:rFonts w:ascii="Times New Roman" w:hAnsi="Times New Roman"/>
          <w:sz w:val="14"/>
          <w:szCs w:val="24"/>
        </w:rPr>
      </w:pP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0E406F">
        <w:rPr>
          <w:rFonts w:ascii="Times New Roman" w:hAnsi="Times New Roman"/>
          <w:noProof/>
          <w:sz w:val="24"/>
          <w:szCs w:val="24"/>
        </w:rPr>
        <w:t>ŞCOALA GIMNAZIALĂ, comuna Jirlău, jud.Brăila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Studii: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Anul absolvirii: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Specialitatea: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Gradul didactic:</w:t>
      </w: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7C007B" w:rsidRPr="00623620" w:rsidRDefault="007C007B" w:rsidP="00C22751">
      <w:pPr>
        <w:spacing w:after="0"/>
        <w:rPr>
          <w:rFonts w:ascii="Times New Roman" w:hAnsi="Times New Roman"/>
          <w:b/>
          <w:sz w:val="14"/>
          <w:szCs w:val="24"/>
        </w:rPr>
      </w:pPr>
    </w:p>
    <w:p w:rsidR="007C007B" w:rsidRDefault="007C007B"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7C007B" w:rsidRDefault="007C007B"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7C007B" w:rsidRPr="00623620" w:rsidRDefault="007C007B" w:rsidP="00A623A9">
      <w:pPr>
        <w:spacing w:after="0"/>
        <w:jc w:val="both"/>
        <w:rPr>
          <w:rFonts w:ascii="Times New Roman" w:hAnsi="Times New Roman"/>
          <w:b/>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7C007B" w:rsidRDefault="007C007B"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7C007B" w:rsidRPr="00623620" w:rsidRDefault="007C007B" w:rsidP="00A623A9">
      <w:pPr>
        <w:spacing w:after="0"/>
        <w:jc w:val="both"/>
        <w:rPr>
          <w:rFonts w:ascii="Times New Roman" w:hAnsi="Times New Roman"/>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7C007B" w:rsidRDefault="007C007B"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prevederile legislației și actelor normative subsecvente Legii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deciziile emise de inspectorul școlar general;</w:t>
      </w:r>
    </w:p>
    <w:p w:rsidR="007C007B" w:rsidRPr="00B46651"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hotărârile consiliului de administrație al unității de învățământ.</w:t>
      </w:r>
    </w:p>
    <w:p w:rsidR="007C007B" w:rsidRPr="00DE1290" w:rsidRDefault="007C007B" w:rsidP="00A623A9">
      <w:pPr>
        <w:spacing w:after="0"/>
        <w:jc w:val="both"/>
        <w:rPr>
          <w:rFonts w:ascii="Times New Roman" w:hAnsi="Times New Roman"/>
          <w:sz w:val="24"/>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 ATRIBUȚII GENERALE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7C007B" w:rsidRDefault="007C007B"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7C007B" w:rsidRPr="00623620" w:rsidRDefault="007C007B" w:rsidP="00A623A9">
      <w:pPr>
        <w:spacing w:after="0"/>
        <w:jc w:val="both"/>
        <w:rPr>
          <w:rFonts w:ascii="Times New Roman" w:hAnsi="Times New Roman"/>
          <w:sz w:val="10"/>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II. ATRIBUȚII SPECIFICE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 xml:space="preserve">asigurarea </w:t>
      </w:r>
      <w:r>
        <w:rPr>
          <w:rFonts w:ascii="Times New Roman" w:hAnsi="Times New Roman"/>
          <w:sz w:val="24"/>
          <w:szCs w:val="24"/>
        </w:rPr>
        <w:t>orientării profesionale</w:t>
      </w:r>
      <w:r w:rsidRPr="00DE1290">
        <w:rPr>
          <w:rFonts w:ascii="Times New Roman" w:hAnsi="Times New Roman"/>
          <w:sz w:val="24"/>
          <w:szCs w:val="24"/>
        </w:rPr>
        <w:t xml:space="preserve"> a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 și completările ulterioare, și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precum și întârzierile personalului didactic auxiliar și nedidactic, de la programul de lucru;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 xml:space="preserve">reprezentanții instituțiilor cu drept de </w:t>
      </w:r>
      <w:r w:rsidRPr="00DE1290">
        <w:rPr>
          <w:rFonts w:ascii="Times New Roman" w:hAnsi="Times New Roman"/>
          <w:sz w:val="24"/>
          <w:szCs w:val="24"/>
        </w:rPr>
        <w:lastRenderedPageBreak/>
        <w:t>îndrumare și control asupra unităților de învățământ, precum și persoanele care participă la procesul de monitorizare și evaluare a calității sistemului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7C007B" w:rsidRPr="009F4418" w:rsidRDefault="007C007B" w:rsidP="00635D56">
      <w:pPr>
        <w:spacing w:after="0"/>
        <w:jc w:val="center"/>
        <w:rPr>
          <w:i/>
          <w:szCs w:val="24"/>
        </w:rPr>
      </w:pPr>
    </w:p>
    <w:p w:rsidR="007C007B" w:rsidRDefault="007C007B"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7C007B" w:rsidRDefault="007C007B"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7C007B" w:rsidRDefault="007C007B" w:rsidP="009F4418">
      <w:pPr>
        <w:spacing w:after="0" w:line="240" w:lineRule="auto"/>
        <w:rPr>
          <w:rFonts w:ascii="Times New Roman" w:hAnsi="Times New Roman"/>
          <w:b/>
          <w:sz w:val="24"/>
          <w:szCs w:val="24"/>
        </w:rPr>
        <w:sectPr w:rsidR="007C007B" w:rsidSect="007C007B">
          <w:headerReference w:type="default" r:id="rId132"/>
          <w:footerReference w:type="default" r:id="rId133"/>
          <w:pgSz w:w="11907" w:h="16839" w:code="9"/>
          <w:pgMar w:top="851" w:right="851" w:bottom="851" w:left="851" w:header="0" w:footer="0" w:gutter="0"/>
          <w:pgNumType w:start="1"/>
          <w:cols w:space="708"/>
          <w:docGrid w:linePitch="360"/>
        </w:sectPr>
      </w:pPr>
    </w:p>
    <w:p w:rsidR="007C007B" w:rsidRPr="00DE1290" w:rsidRDefault="007C007B" w:rsidP="00B46651">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7C007B" w:rsidRPr="00623620" w:rsidRDefault="007C007B"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7C007B" w:rsidRPr="00A623A9" w:rsidRDefault="007C007B"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w:t>
      </w:r>
      <w:r w:rsidRPr="00B46651">
        <w:rPr>
          <w:rFonts w:ascii="Times New Roman" w:hAnsi="Times New Roman"/>
          <w:sz w:val="28"/>
          <w:szCs w:val="24"/>
        </w:rPr>
        <w:t>Unitate de învățământ gimnazial</w:t>
      </w:r>
    </w:p>
    <w:p w:rsidR="007C007B" w:rsidRPr="00CA6C36" w:rsidRDefault="007C007B" w:rsidP="00635D56">
      <w:pPr>
        <w:spacing w:line="240" w:lineRule="auto"/>
        <w:jc w:val="center"/>
        <w:rPr>
          <w:rFonts w:ascii="Times New Roman" w:hAnsi="Times New Roman"/>
          <w:sz w:val="14"/>
          <w:szCs w:val="24"/>
        </w:rPr>
      </w:pP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0E406F">
        <w:rPr>
          <w:rFonts w:ascii="Times New Roman" w:hAnsi="Times New Roman"/>
          <w:noProof/>
          <w:sz w:val="24"/>
          <w:szCs w:val="24"/>
        </w:rPr>
        <w:t>ŞCOALA GIMNAZIALĂ , comuna Viziru, jud.Brăila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Studii: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Anul absolvirii:</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Specialitatea:</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Gradul didactic:</w:t>
      </w:r>
    </w:p>
    <w:p w:rsidR="007C007B" w:rsidRPr="00DE1290" w:rsidRDefault="007C007B"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7C007B" w:rsidRPr="00623620" w:rsidRDefault="007C007B"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7C007B" w:rsidRPr="00623620" w:rsidRDefault="007C007B" w:rsidP="00C22751">
      <w:pPr>
        <w:spacing w:after="0"/>
        <w:rPr>
          <w:rFonts w:ascii="Times New Roman" w:hAnsi="Times New Roman"/>
          <w:b/>
          <w:sz w:val="14"/>
          <w:szCs w:val="24"/>
        </w:rPr>
      </w:pPr>
    </w:p>
    <w:p w:rsidR="007C007B" w:rsidRDefault="007C007B"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7C007B" w:rsidRDefault="007C007B"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7C007B" w:rsidRPr="00623620" w:rsidRDefault="007C007B" w:rsidP="00A623A9">
      <w:pPr>
        <w:spacing w:after="0"/>
        <w:jc w:val="both"/>
        <w:rPr>
          <w:rFonts w:ascii="Times New Roman" w:hAnsi="Times New Roman"/>
          <w:b/>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7C007B" w:rsidRPr="00DE1290" w:rsidRDefault="007C007B"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7C007B" w:rsidRDefault="007C007B"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7C007B" w:rsidRPr="00623620" w:rsidRDefault="007C007B" w:rsidP="00A623A9">
      <w:pPr>
        <w:spacing w:after="0"/>
        <w:jc w:val="both"/>
        <w:rPr>
          <w:rFonts w:ascii="Times New Roman" w:hAnsi="Times New Roman"/>
          <w:sz w:val="14"/>
          <w:szCs w:val="24"/>
        </w:rPr>
      </w:pPr>
    </w:p>
    <w:p w:rsidR="007C007B" w:rsidRPr="00623620" w:rsidRDefault="007C007B"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7C007B" w:rsidRDefault="007C007B"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prevederile legislației și actelor normative subsecvente Legii nr. 1/2011, cu modificările și completările ulterioare;</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7C007B"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deciziile emise de inspectorul școlar general;</w:t>
      </w:r>
    </w:p>
    <w:p w:rsidR="007C007B" w:rsidRPr="00B46651" w:rsidRDefault="007C007B" w:rsidP="00A623A9">
      <w:pPr>
        <w:numPr>
          <w:ilvl w:val="0"/>
          <w:numId w:val="15"/>
        </w:numPr>
        <w:spacing w:after="0"/>
        <w:jc w:val="both"/>
        <w:rPr>
          <w:rFonts w:ascii="Times New Roman" w:hAnsi="Times New Roman"/>
          <w:sz w:val="24"/>
          <w:szCs w:val="24"/>
        </w:rPr>
      </w:pPr>
      <w:r w:rsidRPr="00B46651">
        <w:rPr>
          <w:rFonts w:ascii="Times New Roman" w:hAnsi="Times New Roman"/>
          <w:sz w:val="24"/>
          <w:szCs w:val="24"/>
        </w:rPr>
        <w:t>hotărârile consiliului de administrație al unității de învățământ.</w:t>
      </w:r>
    </w:p>
    <w:p w:rsidR="007C007B" w:rsidRPr="00DE1290" w:rsidRDefault="007C007B" w:rsidP="00A623A9">
      <w:pPr>
        <w:spacing w:after="0"/>
        <w:jc w:val="both"/>
        <w:rPr>
          <w:rFonts w:ascii="Times New Roman" w:hAnsi="Times New Roman"/>
          <w:sz w:val="24"/>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 ATRIBUȚII GENERALE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7C007B" w:rsidRDefault="007C007B"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7C007B" w:rsidRPr="00623620" w:rsidRDefault="007C007B" w:rsidP="00A623A9">
      <w:pPr>
        <w:spacing w:after="0"/>
        <w:jc w:val="both"/>
        <w:rPr>
          <w:rFonts w:ascii="Times New Roman" w:hAnsi="Times New Roman"/>
          <w:sz w:val="10"/>
          <w:szCs w:val="24"/>
        </w:rPr>
      </w:pPr>
    </w:p>
    <w:p w:rsidR="007C007B" w:rsidRPr="00B46651" w:rsidRDefault="007C007B" w:rsidP="00A623A9">
      <w:pPr>
        <w:spacing w:after="0"/>
        <w:jc w:val="both"/>
        <w:rPr>
          <w:rFonts w:ascii="Times New Roman" w:hAnsi="Times New Roman"/>
          <w:b/>
          <w:sz w:val="24"/>
          <w:szCs w:val="24"/>
        </w:rPr>
      </w:pPr>
      <w:r w:rsidRPr="00B46651">
        <w:rPr>
          <w:rFonts w:ascii="Times New Roman" w:hAnsi="Times New Roman"/>
          <w:b/>
          <w:sz w:val="24"/>
          <w:szCs w:val="24"/>
        </w:rPr>
        <w:t>II. ATRIBUȚII SPECIFICE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 xml:space="preserve">asigurarea </w:t>
      </w:r>
      <w:r>
        <w:rPr>
          <w:rFonts w:ascii="Times New Roman" w:hAnsi="Times New Roman"/>
          <w:sz w:val="24"/>
          <w:szCs w:val="24"/>
        </w:rPr>
        <w:t>orientării profesionale</w:t>
      </w:r>
      <w:r w:rsidRPr="00DE1290">
        <w:rPr>
          <w:rFonts w:ascii="Times New Roman" w:hAnsi="Times New Roman"/>
          <w:sz w:val="24"/>
          <w:szCs w:val="24"/>
        </w:rPr>
        <w:t xml:space="preserve"> a elevilor;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 și completările ulterioare, și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7C007B" w:rsidRPr="00DE1290" w:rsidRDefault="007C007B"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precum și întârzierile personalului didactic auxiliar și nedidactic, de la programul de lucru;</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 xml:space="preserve">reprezentanții instituțiilor cu drept de </w:t>
      </w:r>
      <w:r w:rsidRPr="00DE1290">
        <w:rPr>
          <w:rFonts w:ascii="Times New Roman" w:hAnsi="Times New Roman"/>
          <w:sz w:val="24"/>
          <w:szCs w:val="24"/>
        </w:rPr>
        <w:lastRenderedPageBreak/>
        <w:t>îndrumare și control asupra unităților de învățământ, precum și persoanele care participă la procesul de monitorizare și evaluare a calității sistemului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7C007B" w:rsidRPr="00DE1290" w:rsidRDefault="007C007B"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7C007B" w:rsidRPr="00DE1290" w:rsidRDefault="007C007B"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7C007B" w:rsidRPr="009F4418" w:rsidRDefault="007C007B" w:rsidP="00635D56">
      <w:pPr>
        <w:spacing w:after="0"/>
        <w:jc w:val="center"/>
        <w:rPr>
          <w:i/>
          <w:szCs w:val="24"/>
        </w:rPr>
      </w:pPr>
    </w:p>
    <w:p w:rsidR="007C007B" w:rsidRDefault="007C007B"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7C007B" w:rsidRDefault="007C007B"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7C007B" w:rsidRDefault="007C007B" w:rsidP="009F4418">
      <w:pPr>
        <w:spacing w:after="0" w:line="240" w:lineRule="auto"/>
        <w:rPr>
          <w:rFonts w:ascii="Times New Roman" w:hAnsi="Times New Roman"/>
          <w:b/>
          <w:sz w:val="24"/>
          <w:szCs w:val="24"/>
        </w:rPr>
        <w:sectPr w:rsidR="007C007B" w:rsidSect="007C007B">
          <w:headerReference w:type="default" r:id="rId134"/>
          <w:footerReference w:type="default" r:id="rId135"/>
          <w:pgSz w:w="11907" w:h="16839" w:code="9"/>
          <w:pgMar w:top="851" w:right="851" w:bottom="851" w:left="851" w:header="0" w:footer="0" w:gutter="0"/>
          <w:pgNumType w:start="1"/>
          <w:cols w:space="708"/>
          <w:docGrid w:linePitch="360"/>
        </w:sectPr>
      </w:pPr>
    </w:p>
    <w:p w:rsidR="007C007B" w:rsidRPr="009F4418" w:rsidRDefault="007C007B" w:rsidP="009F4418">
      <w:pPr>
        <w:spacing w:after="0" w:line="240" w:lineRule="auto"/>
        <w:rPr>
          <w:rFonts w:ascii="Times New Roman" w:hAnsi="Times New Roman"/>
          <w:b/>
          <w:sz w:val="24"/>
          <w:szCs w:val="24"/>
        </w:rPr>
      </w:pPr>
    </w:p>
    <w:sectPr w:rsidR="007C007B" w:rsidRPr="009F4418" w:rsidSect="007C007B">
      <w:headerReference w:type="default" r:id="rId136"/>
      <w:footerReference w:type="default" r:id="rId137"/>
      <w:type w:val="continuous"/>
      <w:pgSz w:w="11907" w:h="16839" w:code="9"/>
      <w:pgMar w:top="851" w:right="851" w:bottom="851" w:left="851"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58DE" w:rsidRDefault="008158DE" w:rsidP="00E160F0">
      <w:pPr>
        <w:spacing w:after="0" w:line="240" w:lineRule="auto"/>
      </w:pPr>
      <w:r>
        <w:separator/>
      </w:r>
    </w:p>
  </w:endnote>
  <w:endnote w:type="continuationSeparator" w:id="0">
    <w:p w:rsidR="008158DE" w:rsidRDefault="008158DE" w:rsidP="00E160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pPr>
      <w:pStyle w:val="Subsol"/>
      <w:jc w:val="right"/>
    </w:pPr>
    <w:r>
      <w:fldChar w:fldCharType="begin"/>
    </w:r>
    <w:r>
      <w:instrText xml:space="preserve"> PAGE   \* MERGEFORMAT </w:instrText>
    </w:r>
    <w:r>
      <w:fldChar w:fldCharType="separate"/>
    </w:r>
    <w:r w:rsidR="007E6414">
      <w:rPr>
        <w:noProof/>
      </w:rPr>
      <w:t>5</w:t>
    </w:r>
    <w:r>
      <w:fldChar w:fldCharType="end"/>
    </w:r>
  </w:p>
  <w:p w:rsidR="007C007B" w:rsidRDefault="007C007B">
    <w:pPr>
      <w:pStyle w:val="Subsol"/>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pPr>
      <w:pStyle w:val="Subsol"/>
      <w:jc w:val="right"/>
    </w:pPr>
    <w:r>
      <w:fldChar w:fldCharType="begin"/>
    </w:r>
    <w:r>
      <w:instrText xml:space="preserve"> PAGE   \* MERGEFORMAT </w:instrText>
    </w:r>
    <w:r>
      <w:fldChar w:fldCharType="separate"/>
    </w:r>
    <w:r w:rsidR="007E6414">
      <w:rPr>
        <w:noProof/>
      </w:rPr>
      <w:t>5</w:t>
    </w:r>
    <w:r>
      <w:fldChar w:fldCharType="end"/>
    </w:r>
  </w:p>
  <w:p w:rsidR="007C007B" w:rsidRDefault="007C007B">
    <w:pPr>
      <w:pStyle w:val="Subsol"/>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pPr>
      <w:pStyle w:val="Subsol"/>
      <w:jc w:val="right"/>
    </w:pPr>
    <w:r>
      <w:fldChar w:fldCharType="begin"/>
    </w:r>
    <w:r>
      <w:instrText xml:space="preserve"> PAGE   \* MERGEFORMAT </w:instrText>
    </w:r>
    <w:r>
      <w:fldChar w:fldCharType="separate"/>
    </w:r>
    <w:r w:rsidR="007E6414">
      <w:rPr>
        <w:noProof/>
      </w:rPr>
      <w:t>5</w:t>
    </w:r>
    <w:r>
      <w:fldChar w:fldCharType="end"/>
    </w:r>
  </w:p>
  <w:p w:rsidR="007C007B" w:rsidRDefault="007C007B">
    <w:pPr>
      <w:pStyle w:val="Subsol"/>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pPr>
      <w:pStyle w:val="Subsol"/>
      <w:jc w:val="right"/>
    </w:pPr>
    <w:r>
      <w:fldChar w:fldCharType="begin"/>
    </w:r>
    <w:r>
      <w:instrText xml:space="preserve"> PAGE   \* MERGEFORMAT </w:instrText>
    </w:r>
    <w:r>
      <w:fldChar w:fldCharType="separate"/>
    </w:r>
    <w:r w:rsidR="007E6414">
      <w:rPr>
        <w:noProof/>
      </w:rPr>
      <w:t>5</w:t>
    </w:r>
    <w:r>
      <w:fldChar w:fldCharType="end"/>
    </w:r>
  </w:p>
  <w:p w:rsidR="007C007B" w:rsidRDefault="007C007B">
    <w:pPr>
      <w:pStyle w:val="Subsol"/>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pPr>
      <w:pStyle w:val="Subsol"/>
      <w:jc w:val="right"/>
    </w:pPr>
    <w:r>
      <w:fldChar w:fldCharType="begin"/>
    </w:r>
    <w:r>
      <w:instrText xml:space="preserve"> PAGE   \* MERGEFORMAT </w:instrText>
    </w:r>
    <w:r>
      <w:fldChar w:fldCharType="separate"/>
    </w:r>
    <w:r w:rsidR="007E6414">
      <w:rPr>
        <w:noProof/>
      </w:rPr>
      <w:t>5</w:t>
    </w:r>
    <w:r>
      <w:fldChar w:fldCharType="end"/>
    </w:r>
  </w:p>
  <w:p w:rsidR="007C007B" w:rsidRDefault="007C007B">
    <w:pPr>
      <w:pStyle w:val="Subsol"/>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pPr>
      <w:pStyle w:val="Subsol"/>
      <w:jc w:val="right"/>
    </w:pPr>
    <w:r>
      <w:fldChar w:fldCharType="begin"/>
    </w:r>
    <w:r>
      <w:instrText xml:space="preserve"> PAGE   \* MERGEFORMAT </w:instrText>
    </w:r>
    <w:r>
      <w:fldChar w:fldCharType="separate"/>
    </w:r>
    <w:r w:rsidR="007E6414">
      <w:rPr>
        <w:noProof/>
      </w:rPr>
      <w:t>5</w:t>
    </w:r>
    <w:r>
      <w:fldChar w:fldCharType="end"/>
    </w:r>
  </w:p>
  <w:p w:rsidR="007C007B" w:rsidRDefault="007C007B">
    <w:pPr>
      <w:pStyle w:val="Subsol"/>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pPr>
      <w:pStyle w:val="Subsol"/>
      <w:jc w:val="right"/>
    </w:pPr>
    <w:r>
      <w:fldChar w:fldCharType="begin"/>
    </w:r>
    <w:r>
      <w:instrText xml:space="preserve"> PAGE   \* MERGEFORMAT </w:instrText>
    </w:r>
    <w:r>
      <w:fldChar w:fldCharType="separate"/>
    </w:r>
    <w:r w:rsidR="007E6414">
      <w:rPr>
        <w:noProof/>
      </w:rPr>
      <w:t>5</w:t>
    </w:r>
    <w:r>
      <w:fldChar w:fldCharType="end"/>
    </w:r>
  </w:p>
  <w:p w:rsidR="007C007B" w:rsidRDefault="007C007B">
    <w:pPr>
      <w:pStyle w:val="Subsol"/>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pPr>
      <w:pStyle w:val="Subsol"/>
      <w:jc w:val="right"/>
    </w:pPr>
    <w:r>
      <w:fldChar w:fldCharType="begin"/>
    </w:r>
    <w:r>
      <w:instrText xml:space="preserve"> PAGE   \* MERGEFORMAT </w:instrText>
    </w:r>
    <w:r>
      <w:fldChar w:fldCharType="separate"/>
    </w:r>
    <w:r w:rsidR="007E6414">
      <w:rPr>
        <w:noProof/>
      </w:rPr>
      <w:t>5</w:t>
    </w:r>
    <w:r>
      <w:fldChar w:fldCharType="end"/>
    </w:r>
  </w:p>
  <w:p w:rsidR="007C007B" w:rsidRDefault="007C007B">
    <w:pPr>
      <w:pStyle w:val="Subsol"/>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pPr>
      <w:pStyle w:val="Subsol"/>
      <w:jc w:val="right"/>
    </w:pPr>
    <w:r>
      <w:fldChar w:fldCharType="begin"/>
    </w:r>
    <w:r>
      <w:instrText xml:space="preserve"> PAGE   \* MERGEFORMAT </w:instrText>
    </w:r>
    <w:r>
      <w:fldChar w:fldCharType="separate"/>
    </w:r>
    <w:r w:rsidR="007E6414">
      <w:rPr>
        <w:noProof/>
      </w:rPr>
      <w:t>5</w:t>
    </w:r>
    <w:r>
      <w:fldChar w:fldCharType="end"/>
    </w:r>
  </w:p>
  <w:p w:rsidR="007C007B" w:rsidRDefault="007C007B">
    <w:pPr>
      <w:pStyle w:val="Subsol"/>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pPr>
      <w:pStyle w:val="Subsol"/>
      <w:jc w:val="right"/>
    </w:pPr>
    <w:r>
      <w:fldChar w:fldCharType="begin"/>
    </w:r>
    <w:r>
      <w:instrText xml:space="preserve"> PAGE   \* MERGEFORMAT </w:instrText>
    </w:r>
    <w:r>
      <w:fldChar w:fldCharType="separate"/>
    </w:r>
    <w:r w:rsidR="007E6414">
      <w:rPr>
        <w:noProof/>
      </w:rPr>
      <w:t>5</w:t>
    </w:r>
    <w:r>
      <w:fldChar w:fldCharType="end"/>
    </w:r>
  </w:p>
  <w:p w:rsidR="007C007B" w:rsidRDefault="007C007B">
    <w:pPr>
      <w:pStyle w:val="Subsol"/>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pPr>
      <w:pStyle w:val="Subsol"/>
      <w:jc w:val="right"/>
    </w:pPr>
    <w:r>
      <w:fldChar w:fldCharType="begin"/>
    </w:r>
    <w:r>
      <w:instrText xml:space="preserve"> PAGE   \* MERGEFORMAT </w:instrText>
    </w:r>
    <w:r>
      <w:fldChar w:fldCharType="separate"/>
    </w:r>
    <w:r w:rsidR="007E6414">
      <w:rPr>
        <w:noProof/>
      </w:rPr>
      <w:t>5</w:t>
    </w:r>
    <w:r>
      <w:fldChar w:fldCharType="end"/>
    </w:r>
  </w:p>
  <w:p w:rsidR="007C007B" w:rsidRDefault="007C007B">
    <w:pPr>
      <w:pStyle w:val="Subs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pPr>
      <w:pStyle w:val="Subsol"/>
      <w:jc w:val="right"/>
    </w:pPr>
    <w:r>
      <w:fldChar w:fldCharType="begin"/>
    </w:r>
    <w:r>
      <w:instrText xml:space="preserve"> PAGE   \* MERGEFORMAT </w:instrText>
    </w:r>
    <w:r>
      <w:fldChar w:fldCharType="separate"/>
    </w:r>
    <w:r w:rsidR="007E6414">
      <w:rPr>
        <w:noProof/>
      </w:rPr>
      <w:t>5</w:t>
    </w:r>
    <w:r>
      <w:fldChar w:fldCharType="end"/>
    </w:r>
  </w:p>
  <w:p w:rsidR="007C007B" w:rsidRDefault="007C007B">
    <w:pPr>
      <w:pStyle w:val="Subsol"/>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pPr>
      <w:pStyle w:val="Subsol"/>
      <w:jc w:val="right"/>
    </w:pPr>
    <w:r>
      <w:fldChar w:fldCharType="begin"/>
    </w:r>
    <w:r>
      <w:instrText xml:space="preserve"> PAGE   \* MERGEFORMAT </w:instrText>
    </w:r>
    <w:r>
      <w:fldChar w:fldCharType="separate"/>
    </w:r>
    <w:r w:rsidR="007E6414">
      <w:rPr>
        <w:noProof/>
      </w:rPr>
      <w:t>5</w:t>
    </w:r>
    <w:r>
      <w:fldChar w:fldCharType="end"/>
    </w:r>
  </w:p>
  <w:p w:rsidR="007C007B" w:rsidRDefault="007C007B">
    <w:pPr>
      <w:pStyle w:val="Subsol"/>
    </w:pP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pPr>
      <w:pStyle w:val="Subsol"/>
      <w:jc w:val="right"/>
    </w:pPr>
    <w:r>
      <w:fldChar w:fldCharType="begin"/>
    </w:r>
    <w:r>
      <w:instrText xml:space="preserve"> PAGE   \* MERGEFORMAT </w:instrText>
    </w:r>
    <w:r>
      <w:fldChar w:fldCharType="separate"/>
    </w:r>
    <w:r w:rsidR="007E6414">
      <w:rPr>
        <w:noProof/>
      </w:rPr>
      <w:t>5</w:t>
    </w:r>
    <w:r>
      <w:fldChar w:fldCharType="end"/>
    </w:r>
  </w:p>
  <w:p w:rsidR="007C007B" w:rsidRDefault="007C007B">
    <w:pPr>
      <w:pStyle w:val="Subsol"/>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pPr>
      <w:pStyle w:val="Subsol"/>
      <w:jc w:val="right"/>
    </w:pPr>
    <w:r>
      <w:fldChar w:fldCharType="begin"/>
    </w:r>
    <w:r>
      <w:instrText xml:space="preserve"> PAGE   \* MERGEFORMAT </w:instrText>
    </w:r>
    <w:r>
      <w:fldChar w:fldCharType="separate"/>
    </w:r>
    <w:r w:rsidR="007E6414">
      <w:rPr>
        <w:noProof/>
      </w:rPr>
      <w:t>5</w:t>
    </w:r>
    <w:r>
      <w:fldChar w:fldCharType="end"/>
    </w:r>
  </w:p>
  <w:p w:rsidR="007C007B" w:rsidRDefault="007C007B">
    <w:pPr>
      <w:pStyle w:val="Subsol"/>
    </w:pP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pPr>
      <w:pStyle w:val="Subsol"/>
      <w:jc w:val="right"/>
    </w:pPr>
    <w:r>
      <w:fldChar w:fldCharType="begin"/>
    </w:r>
    <w:r>
      <w:instrText xml:space="preserve"> PAGE   \* MERGEFORMAT </w:instrText>
    </w:r>
    <w:r>
      <w:fldChar w:fldCharType="separate"/>
    </w:r>
    <w:r w:rsidR="007E6414">
      <w:rPr>
        <w:noProof/>
      </w:rPr>
      <w:t>5</w:t>
    </w:r>
    <w:r>
      <w:fldChar w:fldCharType="end"/>
    </w:r>
  </w:p>
  <w:p w:rsidR="007C007B" w:rsidRDefault="007C007B">
    <w:pPr>
      <w:pStyle w:val="Subsol"/>
    </w:pP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pPr>
      <w:pStyle w:val="Subsol"/>
      <w:jc w:val="right"/>
    </w:pPr>
    <w:r>
      <w:fldChar w:fldCharType="begin"/>
    </w:r>
    <w:r>
      <w:instrText xml:space="preserve"> PAGE   \* MERGEFORMAT </w:instrText>
    </w:r>
    <w:r>
      <w:fldChar w:fldCharType="separate"/>
    </w:r>
    <w:r w:rsidR="007E6414">
      <w:rPr>
        <w:noProof/>
      </w:rPr>
      <w:t>5</w:t>
    </w:r>
    <w:r>
      <w:fldChar w:fldCharType="end"/>
    </w:r>
  </w:p>
  <w:p w:rsidR="007C007B" w:rsidRDefault="007C007B">
    <w:pPr>
      <w:pStyle w:val="Subsol"/>
    </w:pP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pPr>
      <w:pStyle w:val="Subsol"/>
      <w:jc w:val="right"/>
    </w:pPr>
    <w:r>
      <w:fldChar w:fldCharType="begin"/>
    </w:r>
    <w:r>
      <w:instrText xml:space="preserve"> PAGE   \* MERGEFORMAT </w:instrText>
    </w:r>
    <w:r>
      <w:fldChar w:fldCharType="separate"/>
    </w:r>
    <w:r w:rsidR="007E6414">
      <w:rPr>
        <w:noProof/>
      </w:rPr>
      <w:t>5</w:t>
    </w:r>
    <w:r>
      <w:fldChar w:fldCharType="end"/>
    </w:r>
  </w:p>
  <w:p w:rsidR="007C007B" w:rsidRDefault="007C007B">
    <w:pPr>
      <w:pStyle w:val="Subsol"/>
    </w:pP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pPr>
      <w:pStyle w:val="Subsol"/>
      <w:jc w:val="right"/>
    </w:pPr>
    <w:r>
      <w:fldChar w:fldCharType="begin"/>
    </w:r>
    <w:r>
      <w:instrText xml:space="preserve"> PAGE   \* MERGEFORMAT </w:instrText>
    </w:r>
    <w:r>
      <w:fldChar w:fldCharType="separate"/>
    </w:r>
    <w:r w:rsidR="007E6414">
      <w:rPr>
        <w:noProof/>
      </w:rPr>
      <w:t>5</w:t>
    </w:r>
    <w:r>
      <w:fldChar w:fldCharType="end"/>
    </w:r>
  </w:p>
  <w:p w:rsidR="007C007B" w:rsidRDefault="007C007B">
    <w:pPr>
      <w:pStyle w:val="Subsol"/>
    </w:pP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pPr>
      <w:pStyle w:val="Subsol"/>
      <w:jc w:val="right"/>
    </w:pPr>
    <w:r>
      <w:fldChar w:fldCharType="begin"/>
    </w:r>
    <w:r>
      <w:instrText xml:space="preserve"> PAGE   \* MERGEFORMAT </w:instrText>
    </w:r>
    <w:r>
      <w:fldChar w:fldCharType="separate"/>
    </w:r>
    <w:r w:rsidR="007E6414">
      <w:rPr>
        <w:noProof/>
      </w:rPr>
      <w:t>5</w:t>
    </w:r>
    <w:r>
      <w:fldChar w:fldCharType="end"/>
    </w:r>
  </w:p>
  <w:p w:rsidR="007C007B" w:rsidRDefault="007C007B">
    <w:pPr>
      <w:pStyle w:val="Subsol"/>
    </w:pP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pPr>
      <w:pStyle w:val="Subsol"/>
      <w:jc w:val="right"/>
    </w:pPr>
    <w:r>
      <w:fldChar w:fldCharType="begin"/>
    </w:r>
    <w:r>
      <w:instrText xml:space="preserve"> PAGE   \* MERGEFORMAT </w:instrText>
    </w:r>
    <w:r>
      <w:fldChar w:fldCharType="separate"/>
    </w:r>
    <w:r w:rsidR="007E6414">
      <w:rPr>
        <w:noProof/>
      </w:rPr>
      <w:t>5</w:t>
    </w:r>
    <w:r>
      <w:fldChar w:fldCharType="end"/>
    </w:r>
  </w:p>
  <w:p w:rsidR="007C007B" w:rsidRDefault="007C007B">
    <w:pPr>
      <w:pStyle w:val="Subsol"/>
    </w:pP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pPr>
      <w:pStyle w:val="Subsol"/>
      <w:jc w:val="right"/>
    </w:pPr>
    <w:r>
      <w:fldChar w:fldCharType="begin"/>
    </w:r>
    <w:r>
      <w:instrText xml:space="preserve"> PAGE   \* MERGEFORMAT </w:instrText>
    </w:r>
    <w:r>
      <w:fldChar w:fldCharType="separate"/>
    </w:r>
    <w:r w:rsidR="007E6414">
      <w:rPr>
        <w:noProof/>
      </w:rPr>
      <w:t>5</w:t>
    </w:r>
    <w:r>
      <w:fldChar w:fldCharType="end"/>
    </w:r>
  </w:p>
  <w:p w:rsidR="007C007B" w:rsidRDefault="007C007B">
    <w:pPr>
      <w:pStyle w:val="Subsol"/>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pPr>
      <w:pStyle w:val="Subsol"/>
      <w:jc w:val="right"/>
    </w:pPr>
    <w:r>
      <w:fldChar w:fldCharType="begin"/>
    </w:r>
    <w:r>
      <w:instrText xml:space="preserve"> PAGE   \* MERGEFORMAT </w:instrText>
    </w:r>
    <w:r>
      <w:fldChar w:fldCharType="separate"/>
    </w:r>
    <w:r w:rsidR="007E6414">
      <w:rPr>
        <w:noProof/>
      </w:rPr>
      <w:t>5</w:t>
    </w:r>
    <w:r>
      <w:fldChar w:fldCharType="end"/>
    </w:r>
  </w:p>
  <w:p w:rsidR="007C007B" w:rsidRDefault="007C007B">
    <w:pPr>
      <w:pStyle w:val="Subsol"/>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pPr>
      <w:pStyle w:val="Subsol"/>
      <w:jc w:val="right"/>
    </w:pPr>
    <w:r>
      <w:fldChar w:fldCharType="begin"/>
    </w:r>
    <w:r>
      <w:instrText xml:space="preserve"> PAGE   \* MERGEFORMAT </w:instrText>
    </w:r>
    <w:r>
      <w:fldChar w:fldCharType="separate"/>
    </w:r>
    <w:r w:rsidR="007E6414">
      <w:rPr>
        <w:noProof/>
      </w:rPr>
      <w:t>5</w:t>
    </w:r>
    <w:r>
      <w:fldChar w:fldCharType="end"/>
    </w:r>
  </w:p>
  <w:p w:rsidR="007C007B" w:rsidRDefault="007C007B">
    <w:pPr>
      <w:pStyle w:val="Subsol"/>
    </w:pP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pPr>
      <w:pStyle w:val="Subsol"/>
      <w:jc w:val="right"/>
    </w:pPr>
    <w:r>
      <w:fldChar w:fldCharType="begin"/>
    </w:r>
    <w:r>
      <w:instrText xml:space="preserve"> PAGE   \* MERGEFORMAT </w:instrText>
    </w:r>
    <w:r>
      <w:fldChar w:fldCharType="separate"/>
    </w:r>
    <w:r w:rsidR="007E6414">
      <w:rPr>
        <w:noProof/>
      </w:rPr>
      <w:t>5</w:t>
    </w:r>
    <w:r>
      <w:fldChar w:fldCharType="end"/>
    </w:r>
  </w:p>
  <w:p w:rsidR="007C007B" w:rsidRDefault="007C007B">
    <w:pPr>
      <w:pStyle w:val="Subsol"/>
    </w:pP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pPr>
      <w:pStyle w:val="Subsol"/>
      <w:jc w:val="right"/>
    </w:pPr>
    <w:r>
      <w:fldChar w:fldCharType="begin"/>
    </w:r>
    <w:r>
      <w:instrText xml:space="preserve"> PAGE   \* MERGEFORMAT </w:instrText>
    </w:r>
    <w:r>
      <w:fldChar w:fldCharType="separate"/>
    </w:r>
    <w:r w:rsidR="007E6414">
      <w:rPr>
        <w:noProof/>
      </w:rPr>
      <w:t>5</w:t>
    </w:r>
    <w:r>
      <w:fldChar w:fldCharType="end"/>
    </w:r>
  </w:p>
  <w:p w:rsidR="007C007B" w:rsidRDefault="007C007B">
    <w:pPr>
      <w:pStyle w:val="Subsol"/>
    </w:pP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pPr>
      <w:pStyle w:val="Subsol"/>
      <w:jc w:val="right"/>
    </w:pPr>
    <w:r>
      <w:fldChar w:fldCharType="begin"/>
    </w:r>
    <w:r>
      <w:instrText xml:space="preserve"> PAGE   \* MERGEFORMAT </w:instrText>
    </w:r>
    <w:r>
      <w:fldChar w:fldCharType="separate"/>
    </w:r>
    <w:r w:rsidR="007E6414">
      <w:rPr>
        <w:noProof/>
      </w:rPr>
      <w:t>5</w:t>
    </w:r>
    <w:r>
      <w:fldChar w:fldCharType="end"/>
    </w:r>
  </w:p>
  <w:p w:rsidR="007C007B" w:rsidRDefault="007C007B">
    <w:pPr>
      <w:pStyle w:val="Subsol"/>
    </w:pP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pPr>
      <w:pStyle w:val="Subsol"/>
      <w:jc w:val="right"/>
    </w:pPr>
    <w:r>
      <w:fldChar w:fldCharType="begin"/>
    </w:r>
    <w:r>
      <w:instrText xml:space="preserve"> PAGE   \* MERGEFORMAT </w:instrText>
    </w:r>
    <w:r>
      <w:fldChar w:fldCharType="separate"/>
    </w:r>
    <w:r w:rsidR="007E6414">
      <w:rPr>
        <w:noProof/>
      </w:rPr>
      <w:t>5</w:t>
    </w:r>
    <w:r>
      <w:fldChar w:fldCharType="end"/>
    </w:r>
  </w:p>
  <w:p w:rsidR="007C007B" w:rsidRDefault="007C007B">
    <w:pPr>
      <w:pStyle w:val="Subsol"/>
    </w:pP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pPr>
      <w:pStyle w:val="Subsol"/>
      <w:jc w:val="right"/>
    </w:pPr>
    <w:r>
      <w:fldChar w:fldCharType="begin"/>
    </w:r>
    <w:r>
      <w:instrText xml:space="preserve"> PAGE   \* MERGEFORMAT </w:instrText>
    </w:r>
    <w:r>
      <w:fldChar w:fldCharType="separate"/>
    </w:r>
    <w:r w:rsidR="007E6414">
      <w:rPr>
        <w:noProof/>
      </w:rPr>
      <w:t>1</w:t>
    </w:r>
    <w:r>
      <w:fldChar w:fldCharType="end"/>
    </w:r>
  </w:p>
  <w:p w:rsidR="007C007B" w:rsidRDefault="007C007B">
    <w:pPr>
      <w:pStyle w:val="Subsol"/>
    </w:pP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pPr>
      <w:pStyle w:val="Subsol"/>
      <w:jc w:val="right"/>
    </w:pPr>
    <w:r>
      <w:fldChar w:fldCharType="begin"/>
    </w:r>
    <w:r>
      <w:instrText xml:space="preserve"> PAGE   \* MERGEFORMAT </w:instrText>
    </w:r>
    <w:r>
      <w:fldChar w:fldCharType="separate"/>
    </w:r>
    <w:r w:rsidR="007E6414">
      <w:rPr>
        <w:noProof/>
      </w:rPr>
      <w:t>5</w:t>
    </w:r>
    <w:r>
      <w:fldChar w:fldCharType="end"/>
    </w:r>
  </w:p>
  <w:p w:rsidR="007C007B" w:rsidRDefault="007C007B">
    <w:pPr>
      <w:pStyle w:val="Subsol"/>
    </w:pP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pPr>
      <w:pStyle w:val="Subsol"/>
      <w:jc w:val="right"/>
    </w:pPr>
    <w:r>
      <w:fldChar w:fldCharType="begin"/>
    </w:r>
    <w:r>
      <w:instrText xml:space="preserve"> PAGE   \* MERGEFORMAT </w:instrText>
    </w:r>
    <w:r>
      <w:fldChar w:fldCharType="separate"/>
    </w:r>
    <w:r w:rsidR="007E6414">
      <w:rPr>
        <w:noProof/>
      </w:rPr>
      <w:t>5</w:t>
    </w:r>
    <w:r>
      <w:fldChar w:fldCharType="end"/>
    </w:r>
  </w:p>
  <w:p w:rsidR="007C007B" w:rsidRDefault="007C007B">
    <w:pPr>
      <w:pStyle w:val="Subsol"/>
    </w:pP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pPr>
      <w:pStyle w:val="Subsol"/>
      <w:jc w:val="right"/>
    </w:pPr>
    <w:r>
      <w:fldChar w:fldCharType="begin"/>
    </w:r>
    <w:r>
      <w:instrText xml:space="preserve"> PAGE   \* MERGEFORMAT </w:instrText>
    </w:r>
    <w:r>
      <w:fldChar w:fldCharType="separate"/>
    </w:r>
    <w:r w:rsidR="007E6414">
      <w:rPr>
        <w:noProof/>
      </w:rPr>
      <w:t>5</w:t>
    </w:r>
    <w:r>
      <w:fldChar w:fldCharType="end"/>
    </w:r>
  </w:p>
  <w:p w:rsidR="007C007B" w:rsidRDefault="007C007B">
    <w:pPr>
      <w:pStyle w:val="Subsol"/>
    </w:pP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pPr>
      <w:pStyle w:val="Subsol"/>
      <w:jc w:val="right"/>
    </w:pPr>
    <w:r>
      <w:fldChar w:fldCharType="begin"/>
    </w:r>
    <w:r>
      <w:instrText xml:space="preserve"> PAGE   \* MERGEFORMAT </w:instrText>
    </w:r>
    <w:r>
      <w:fldChar w:fldCharType="separate"/>
    </w:r>
    <w:r w:rsidR="007E6414">
      <w:rPr>
        <w:noProof/>
      </w:rPr>
      <w:t>5</w:t>
    </w:r>
    <w:r>
      <w:fldChar w:fldCharType="end"/>
    </w:r>
  </w:p>
  <w:p w:rsidR="007C007B" w:rsidRDefault="007C007B">
    <w:pPr>
      <w:pStyle w:val="Subsol"/>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pPr>
      <w:pStyle w:val="Subsol"/>
      <w:jc w:val="right"/>
    </w:pPr>
    <w:r>
      <w:fldChar w:fldCharType="begin"/>
    </w:r>
    <w:r>
      <w:instrText xml:space="preserve"> PAGE   \* MERGEFORMAT </w:instrText>
    </w:r>
    <w:r>
      <w:fldChar w:fldCharType="separate"/>
    </w:r>
    <w:r w:rsidR="007E6414">
      <w:rPr>
        <w:noProof/>
      </w:rPr>
      <w:t>5</w:t>
    </w:r>
    <w:r>
      <w:fldChar w:fldCharType="end"/>
    </w:r>
  </w:p>
  <w:p w:rsidR="007C007B" w:rsidRDefault="007C007B">
    <w:pPr>
      <w:pStyle w:val="Subsol"/>
    </w:pP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pPr>
      <w:pStyle w:val="Subsol"/>
      <w:jc w:val="right"/>
    </w:pPr>
    <w:r>
      <w:fldChar w:fldCharType="begin"/>
    </w:r>
    <w:r>
      <w:instrText xml:space="preserve"> PAGE   \* MERGEFORMAT </w:instrText>
    </w:r>
    <w:r>
      <w:fldChar w:fldCharType="separate"/>
    </w:r>
    <w:r w:rsidR="007E6414">
      <w:rPr>
        <w:noProof/>
      </w:rPr>
      <w:t>5</w:t>
    </w:r>
    <w:r>
      <w:fldChar w:fldCharType="end"/>
    </w:r>
  </w:p>
  <w:p w:rsidR="007C007B" w:rsidRDefault="007C007B">
    <w:pPr>
      <w:pStyle w:val="Subsol"/>
    </w:pP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pPr>
      <w:pStyle w:val="Subsol"/>
      <w:jc w:val="right"/>
    </w:pPr>
    <w:r>
      <w:fldChar w:fldCharType="begin"/>
    </w:r>
    <w:r>
      <w:instrText xml:space="preserve"> PAGE   \* MERGEFORMAT </w:instrText>
    </w:r>
    <w:r>
      <w:fldChar w:fldCharType="separate"/>
    </w:r>
    <w:r w:rsidR="007E6414">
      <w:rPr>
        <w:noProof/>
      </w:rPr>
      <w:t>5</w:t>
    </w:r>
    <w:r>
      <w:fldChar w:fldCharType="end"/>
    </w:r>
  </w:p>
  <w:p w:rsidR="007C007B" w:rsidRDefault="007C007B">
    <w:pPr>
      <w:pStyle w:val="Subsol"/>
    </w:pP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pPr>
      <w:pStyle w:val="Subsol"/>
      <w:jc w:val="right"/>
    </w:pPr>
    <w:r>
      <w:fldChar w:fldCharType="begin"/>
    </w:r>
    <w:r>
      <w:instrText xml:space="preserve"> PAGE   \* MERGEFORMAT </w:instrText>
    </w:r>
    <w:r>
      <w:fldChar w:fldCharType="separate"/>
    </w:r>
    <w:r w:rsidR="007E6414">
      <w:rPr>
        <w:noProof/>
      </w:rPr>
      <w:t>5</w:t>
    </w:r>
    <w:r>
      <w:fldChar w:fldCharType="end"/>
    </w:r>
  </w:p>
  <w:p w:rsidR="007C007B" w:rsidRDefault="007C007B">
    <w:pPr>
      <w:pStyle w:val="Subsol"/>
    </w:pP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pPr>
      <w:pStyle w:val="Subsol"/>
      <w:jc w:val="right"/>
    </w:pPr>
    <w:r>
      <w:fldChar w:fldCharType="begin"/>
    </w:r>
    <w:r>
      <w:instrText xml:space="preserve"> PAGE   \* MERGEFORMAT </w:instrText>
    </w:r>
    <w:r>
      <w:fldChar w:fldCharType="separate"/>
    </w:r>
    <w:r w:rsidR="007E6414">
      <w:rPr>
        <w:noProof/>
      </w:rPr>
      <w:t>5</w:t>
    </w:r>
    <w:r>
      <w:fldChar w:fldCharType="end"/>
    </w:r>
  </w:p>
  <w:p w:rsidR="007C007B" w:rsidRDefault="007C007B">
    <w:pPr>
      <w:pStyle w:val="Subsol"/>
    </w:pP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pPr>
      <w:pStyle w:val="Subsol"/>
      <w:jc w:val="right"/>
    </w:pPr>
    <w:r>
      <w:fldChar w:fldCharType="begin"/>
    </w:r>
    <w:r>
      <w:instrText xml:space="preserve"> PAGE   \* MERGEFORMAT </w:instrText>
    </w:r>
    <w:r>
      <w:fldChar w:fldCharType="separate"/>
    </w:r>
    <w:r w:rsidR="007E6414">
      <w:rPr>
        <w:noProof/>
      </w:rPr>
      <w:t>5</w:t>
    </w:r>
    <w:r>
      <w:fldChar w:fldCharType="end"/>
    </w:r>
  </w:p>
  <w:p w:rsidR="007C007B" w:rsidRDefault="007C007B">
    <w:pPr>
      <w:pStyle w:val="Subsol"/>
    </w:pP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pPr>
      <w:pStyle w:val="Subsol"/>
      <w:jc w:val="right"/>
    </w:pPr>
    <w:r>
      <w:fldChar w:fldCharType="begin"/>
    </w:r>
    <w:r>
      <w:instrText xml:space="preserve"> PAGE   \* MERGEFORMAT </w:instrText>
    </w:r>
    <w:r>
      <w:fldChar w:fldCharType="separate"/>
    </w:r>
    <w:r w:rsidR="007E6414">
      <w:rPr>
        <w:noProof/>
      </w:rPr>
      <w:t>5</w:t>
    </w:r>
    <w:r>
      <w:fldChar w:fldCharType="end"/>
    </w:r>
  </w:p>
  <w:p w:rsidR="007C007B" w:rsidRDefault="007C007B">
    <w:pPr>
      <w:pStyle w:val="Subsol"/>
    </w:pP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pPr>
      <w:pStyle w:val="Subsol"/>
      <w:jc w:val="right"/>
    </w:pPr>
    <w:r>
      <w:fldChar w:fldCharType="begin"/>
    </w:r>
    <w:r>
      <w:instrText xml:space="preserve"> PAGE   \* MERGEFORMAT </w:instrText>
    </w:r>
    <w:r>
      <w:fldChar w:fldCharType="separate"/>
    </w:r>
    <w:r w:rsidR="007E6414">
      <w:rPr>
        <w:noProof/>
      </w:rPr>
      <w:t>5</w:t>
    </w:r>
    <w:r>
      <w:fldChar w:fldCharType="end"/>
    </w:r>
  </w:p>
  <w:p w:rsidR="007C007B" w:rsidRDefault="007C007B">
    <w:pPr>
      <w:pStyle w:val="Subsol"/>
    </w:pP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pPr>
      <w:pStyle w:val="Subsol"/>
      <w:jc w:val="right"/>
    </w:pPr>
    <w:r>
      <w:fldChar w:fldCharType="begin"/>
    </w:r>
    <w:r>
      <w:instrText xml:space="preserve"> PAGE   \* MERGEFORMAT </w:instrText>
    </w:r>
    <w:r>
      <w:fldChar w:fldCharType="separate"/>
    </w:r>
    <w:r w:rsidR="007E6414">
      <w:rPr>
        <w:noProof/>
      </w:rPr>
      <w:t>5</w:t>
    </w:r>
    <w:r>
      <w:fldChar w:fldCharType="end"/>
    </w:r>
  </w:p>
  <w:p w:rsidR="007C007B" w:rsidRDefault="007C007B">
    <w:pPr>
      <w:pStyle w:val="Subsol"/>
    </w:pP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pPr>
      <w:pStyle w:val="Subsol"/>
      <w:jc w:val="right"/>
    </w:pPr>
    <w:r>
      <w:fldChar w:fldCharType="begin"/>
    </w:r>
    <w:r>
      <w:instrText xml:space="preserve"> PAGE   \* MERGEFORMAT </w:instrText>
    </w:r>
    <w:r>
      <w:fldChar w:fldCharType="separate"/>
    </w:r>
    <w:r w:rsidR="007E6414">
      <w:rPr>
        <w:noProof/>
      </w:rPr>
      <w:t>5</w:t>
    </w:r>
    <w:r>
      <w:fldChar w:fldCharType="end"/>
    </w:r>
  </w:p>
  <w:p w:rsidR="007C007B" w:rsidRDefault="007C007B">
    <w:pPr>
      <w:pStyle w:val="Subsol"/>
    </w:pP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pPr>
      <w:pStyle w:val="Subsol"/>
      <w:jc w:val="right"/>
    </w:pPr>
    <w:r>
      <w:fldChar w:fldCharType="begin"/>
    </w:r>
    <w:r>
      <w:instrText xml:space="preserve"> PAGE   \* MERGEFORMAT </w:instrText>
    </w:r>
    <w:r>
      <w:fldChar w:fldCharType="separate"/>
    </w:r>
    <w:r w:rsidR="007E6414">
      <w:rPr>
        <w:noProof/>
      </w:rPr>
      <w:t>5</w:t>
    </w:r>
    <w:r>
      <w:fldChar w:fldCharType="end"/>
    </w:r>
  </w:p>
  <w:p w:rsidR="007C007B" w:rsidRDefault="007C007B">
    <w:pPr>
      <w:pStyle w:val="Subsol"/>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pPr>
      <w:pStyle w:val="Subsol"/>
      <w:jc w:val="right"/>
    </w:pPr>
    <w:r>
      <w:fldChar w:fldCharType="begin"/>
    </w:r>
    <w:r>
      <w:instrText xml:space="preserve"> PAGE   \* MERGEFORMAT </w:instrText>
    </w:r>
    <w:r>
      <w:fldChar w:fldCharType="separate"/>
    </w:r>
    <w:r w:rsidR="007E6414">
      <w:rPr>
        <w:noProof/>
      </w:rPr>
      <w:t>5</w:t>
    </w:r>
    <w:r>
      <w:fldChar w:fldCharType="end"/>
    </w:r>
  </w:p>
  <w:p w:rsidR="007C007B" w:rsidRDefault="007C007B">
    <w:pPr>
      <w:pStyle w:val="Subsol"/>
    </w:pP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pPr>
      <w:pStyle w:val="Subsol"/>
      <w:jc w:val="right"/>
    </w:pPr>
    <w:r>
      <w:fldChar w:fldCharType="begin"/>
    </w:r>
    <w:r>
      <w:instrText xml:space="preserve"> PAGE   \* MERGEFORMAT </w:instrText>
    </w:r>
    <w:r>
      <w:fldChar w:fldCharType="separate"/>
    </w:r>
    <w:r w:rsidR="007E6414">
      <w:rPr>
        <w:noProof/>
      </w:rPr>
      <w:t>5</w:t>
    </w:r>
    <w:r>
      <w:fldChar w:fldCharType="end"/>
    </w:r>
  </w:p>
  <w:p w:rsidR="007C007B" w:rsidRDefault="007C007B">
    <w:pPr>
      <w:pStyle w:val="Subsol"/>
    </w:pP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pPr>
      <w:pStyle w:val="Subsol"/>
      <w:jc w:val="right"/>
    </w:pPr>
    <w:r>
      <w:fldChar w:fldCharType="begin"/>
    </w:r>
    <w:r>
      <w:instrText xml:space="preserve"> PAGE   \* MERGEFORMAT </w:instrText>
    </w:r>
    <w:r>
      <w:fldChar w:fldCharType="separate"/>
    </w:r>
    <w:r w:rsidR="007E6414">
      <w:rPr>
        <w:noProof/>
      </w:rPr>
      <w:t>5</w:t>
    </w:r>
    <w:r>
      <w:fldChar w:fldCharType="end"/>
    </w:r>
  </w:p>
  <w:p w:rsidR="007C007B" w:rsidRDefault="007C007B">
    <w:pPr>
      <w:pStyle w:val="Subsol"/>
    </w:pP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pPr>
      <w:pStyle w:val="Subsol"/>
      <w:jc w:val="right"/>
    </w:pPr>
    <w:r>
      <w:fldChar w:fldCharType="begin"/>
    </w:r>
    <w:r>
      <w:instrText xml:space="preserve"> PAGE   \* MERGEFORMAT </w:instrText>
    </w:r>
    <w:r>
      <w:fldChar w:fldCharType="separate"/>
    </w:r>
    <w:r w:rsidR="007E6414">
      <w:rPr>
        <w:noProof/>
      </w:rPr>
      <w:t>5</w:t>
    </w:r>
    <w:r>
      <w:fldChar w:fldCharType="end"/>
    </w:r>
  </w:p>
  <w:p w:rsidR="007C007B" w:rsidRDefault="007C007B">
    <w:pPr>
      <w:pStyle w:val="Subsol"/>
    </w:pP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pPr>
      <w:pStyle w:val="Subsol"/>
      <w:jc w:val="right"/>
    </w:pPr>
    <w:r>
      <w:fldChar w:fldCharType="begin"/>
    </w:r>
    <w:r>
      <w:instrText xml:space="preserve"> PAGE   \* MERGEFORMAT </w:instrText>
    </w:r>
    <w:r>
      <w:fldChar w:fldCharType="separate"/>
    </w:r>
    <w:r w:rsidR="007E6414">
      <w:rPr>
        <w:noProof/>
      </w:rPr>
      <w:t>5</w:t>
    </w:r>
    <w:r>
      <w:fldChar w:fldCharType="end"/>
    </w:r>
  </w:p>
  <w:p w:rsidR="007C007B" w:rsidRDefault="007C007B">
    <w:pPr>
      <w:pStyle w:val="Subsol"/>
    </w:pP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pPr>
      <w:pStyle w:val="Subsol"/>
      <w:jc w:val="right"/>
    </w:pPr>
    <w:r>
      <w:fldChar w:fldCharType="begin"/>
    </w:r>
    <w:r>
      <w:instrText xml:space="preserve"> PAGE   \* MERGEFORMAT </w:instrText>
    </w:r>
    <w:r>
      <w:fldChar w:fldCharType="separate"/>
    </w:r>
    <w:r w:rsidR="007E6414">
      <w:rPr>
        <w:noProof/>
      </w:rPr>
      <w:t>5</w:t>
    </w:r>
    <w:r>
      <w:fldChar w:fldCharType="end"/>
    </w:r>
  </w:p>
  <w:p w:rsidR="007C007B" w:rsidRDefault="007C007B">
    <w:pPr>
      <w:pStyle w:val="Subsol"/>
    </w:pP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pPr>
      <w:pStyle w:val="Subsol"/>
      <w:jc w:val="right"/>
    </w:pPr>
    <w:r>
      <w:fldChar w:fldCharType="begin"/>
    </w:r>
    <w:r>
      <w:instrText xml:space="preserve"> PAGE   \* MERGEFORMAT </w:instrText>
    </w:r>
    <w:r>
      <w:fldChar w:fldCharType="separate"/>
    </w:r>
    <w:r w:rsidR="007E6414">
      <w:rPr>
        <w:noProof/>
      </w:rPr>
      <w:t>5</w:t>
    </w:r>
    <w:r>
      <w:fldChar w:fldCharType="end"/>
    </w:r>
  </w:p>
  <w:p w:rsidR="007C007B" w:rsidRDefault="007C007B">
    <w:pPr>
      <w:pStyle w:val="Subsol"/>
    </w:pP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pPr>
      <w:pStyle w:val="Subsol"/>
      <w:jc w:val="right"/>
    </w:pPr>
    <w:r>
      <w:fldChar w:fldCharType="begin"/>
    </w:r>
    <w:r>
      <w:instrText xml:space="preserve"> PAGE   \* MERGEFORMAT </w:instrText>
    </w:r>
    <w:r>
      <w:fldChar w:fldCharType="separate"/>
    </w:r>
    <w:r w:rsidR="007E6414">
      <w:rPr>
        <w:noProof/>
      </w:rPr>
      <w:t>5</w:t>
    </w:r>
    <w:r>
      <w:fldChar w:fldCharType="end"/>
    </w:r>
  </w:p>
  <w:p w:rsidR="007C007B" w:rsidRDefault="007C007B">
    <w:pPr>
      <w:pStyle w:val="Subsol"/>
    </w:pP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pPr>
      <w:pStyle w:val="Subsol"/>
      <w:jc w:val="right"/>
    </w:pPr>
    <w:r>
      <w:fldChar w:fldCharType="begin"/>
    </w:r>
    <w:r>
      <w:instrText xml:space="preserve"> PAGE   \* MERGEFORMAT </w:instrText>
    </w:r>
    <w:r>
      <w:fldChar w:fldCharType="separate"/>
    </w:r>
    <w:r w:rsidR="007E6414">
      <w:rPr>
        <w:noProof/>
      </w:rPr>
      <w:t>5</w:t>
    </w:r>
    <w:r>
      <w:fldChar w:fldCharType="end"/>
    </w:r>
  </w:p>
  <w:p w:rsidR="007C007B" w:rsidRDefault="007C007B">
    <w:pPr>
      <w:pStyle w:val="Subsol"/>
    </w:pP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pPr>
      <w:pStyle w:val="Subsol"/>
      <w:jc w:val="right"/>
    </w:pPr>
    <w:r>
      <w:fldChar w:fldCharType="begin"/>
    </w:r>
    <w:r>
      <w:instrText xml:space="preserve"> PAGE   \* MERGEFORMAT </w:instrText>
    </w:r>
    <w:r>
      <w:fldChar w:fldCharType="separate"/>
    </w:r>
    <w:r w:rsidR="007E6414">
      <w:rPr>
        <w:noProof/>
      </w:rPr>
      <w:t>5</w:t>
    </w:r>
    <w:r>
      <w:fldChar w:fldCharType="end"/>
    </w:r>
  </w:p>
  <w:p w:rsidR="007C007B" w:rsidRDefault="007C007B">
    <w:pPr>
      <w:pStyle w:val="Subsol"/>
    </w:pP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pPr>
      <w:pStyle w:val="Subsol"/>
      <w:jc w:val="right"/>
    </w:pPr>
    <w:r>
      <w:fldChar w:fldCharType="begin"/>
    </w:r>
    <w:r>
      <w:instrText xml:space="preserve"> PAGE   \* MERGEFORMAT </w:instrText>
    </w:r>
    <w:r>
      <w:fldChar w:fldCharType="separate"/>
    </w:r>
    <w:r w:rsidR="007E6414">
      <w:rPr>
        <w:noProof/>
      </w:rPr>
      <w:t>5</w:t>
    </w:r>
    <w:r>
      <w:fldChar w:fldCharType="end"/>
    </w:r>
  </w:p>
  <w:p w:rsidR="007C007B" w:rsidRDefault="007C007B">
    <w:pPr>
      <w:pStyle w:val="Subsol"/>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pPr>
      <w:pStyle w:val="Subsol"/>
      <w:jc w:val="right"/>
    </w:pPr>
    <w:r>
      <w:fldChar w:fldCharType="begin"/>
    </w:r>
    <w:r>
      <w:instrText xml:space="preserve"> PAGE   \* MERGEFORMAT </w:instrText>
    </w:r>
    <w:r>
      <w:fldChar w:fldCharType="separate"/>
    </w:r>
    <w:r w:rsidR="007E6414">
      <w:rPr>
        <w:noProof/>
      </w:rPr>
      <w:t>5</w:t>
    </w:r>
    <w:r>
      <w:fldChar w:fldCharType="end"/>
    </w:r>
  </w:p>
  <w:p w:rsidR="007C007B" w:rsidRDefault="007C007B">
    <w:pPr>
      <w:pStyle w:val="Subsol"/>
    </w:pP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pPr>
      <w:pStyle w:val="Subsol"/>
      <w:jc w:val="right"/>
    </w:pPr>
    <w:r>
      <w:fldChar w:fldCharType="begin"/>
    </w:r>
    <w:r>
      <w:instrText xml:space="preserve"> PAGE   \* MERGEFORMAT </w:instrText>
    </w:r>
    <w:r>
      <w:fldChar w:fldCharType="separate"/>
    </w:r>
    <w:r w:rsidR="007E6414">
      <w:rPr>
        <w:noProof/>
      </w:rPr>
      <w:t>5</w:t>
    </w:r>
    <w:r>
      <w:fldChar w:fldCharType="end"/>
    </w:r>
  </w:p>
  <w:p w:rsidR="007C007B" w:rsidRDefault="007C007B">
    <w:pPr>
      <w:pStyle w:val="Subsol"/>
    </w:pP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pPr>
      <w:pStyle w:val="Subsol"/>
      <w:jc w:val="right"/>
    </w:pPr>
    <w:r>
      <w:fldChar w:fldCharType="begin"/>
    </w:r>
    <w:r>
      <w:instrText xml:space="preserve"> PAGE   \* MERGEFORMAT </w:instrText>
    </w:r>
    <w:r>
      <w:fldChar w:fldCharType="separate"/>
    </w:r>
    <w:r w:rsidR="007E6414">
      <w:rPr>
        <w:noProof/>
      </w:rPr>
      <w:t>5</w:t>
    </w:r>
    <w:r>
      <w:fldChar w:fldCharType="end"/>
    </w:r>
  </w:p>
  <w:p w:rsidR="007C007B" w:rsidRDefault="007C007B">
    <w:pPr>
      <w:pStyle w:val="Subsol"/>
    </w:pP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pPr>
      <w:pStyle w:val="Subsol"/>
      <w:jc w:val="right"/>
    </w:pPr>
    <w:r>
      <w:fldChar w:fldCharType="begin"/>
    </w:r>
    <w:r>
      <w:instrText xml:space="preserve"> PAGE   \* MERGEFORMAT </w:instrText>
    </w:r>
    <w:r>
      <w:fldChar w:fldCharType="separate"/>
    </w:r>
    <w:r w:rsidR="007E6414">
      <w:rPr>
        <w:noProof/>
      </w:rPr>
      <w:t>5</w:t>
    </w:r>
    <w:r>
      <w:fldChar w:fldCharType="end"/>
    </w:r>
  </w:p>
  <w:p w:rsidR="007C007B" w:rsidRDefault="007C007B">
    <w:pPr>
      <w:pStyle w:val="Subsol"/>
    </w:pP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pPr>
      <w:pStyle w:val="Subsol"/>
      <w:jc w:val="right"/>
    </w:pPr>
    <w:r>
      <w:fldChar w:fldCharType="begin"/>
    </w:r>
    <w:r>
      <w:instrText xml:space="preserve"> PAGE   \* MERGEFORMAT </w:instrText>
    </w:r>
    <w:r>
      <w:fldChar w:fldCharType="separate"/>
    </w:r>
    <w:r w:rsidR="007E6414">
      <w:rPr>
        <w:noProof/>
      </w:rPr>
      <w:t>5</w:t>
    </w:r>
    <w:r>
      <w:fldChar w:fldCharType="end"/>
    </w:r>
  </w:p>
  <w:p w:rsidR="007C007B" w:rsidRDefault="007C007B">
    <w:pPr>
      <w:pStyle w:val="Subsol"/>
    </w:pP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5650" w:rsidRDefault="00325650">
    <w:pPr>
      <w:pStyle w:val="Subsol"/>
      <w:jc w:val="right"/>
    </w:pPr>
    <w:r>
      <w:fldChar w:fldCharType="begin"/>
    </w:r>
    <w:r>
      <w:instrText xml:space="preserve"> PAGE   \* MERGEFORMAT </w:instrText>
    </w:r>
    <w:r>
      <w:fldChar w:fldCharType="separate"/>
    </w:r>
    <w:r w:rsidR="007C007B">
      <w:rPr>
        <w:noProof/>
      </w:rPr>
      <w:t>1</w:t>
    </w:r>
    <w:r>
      <w:fldChar w:fldCharType="end"/>
    </w:r>
  </w:p>
  <w:p w:rsidR="00325650" w:rsidRDefault="00325650">
    <w:pPr>
      <w:pStyle w:val="Subsol"/>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pPr>
      <w:pStyle w:val="Subsol"/>
      <w:jc w:val="right"/>
    </w:pPr>
    <w:r>
      <w:fldChar w:fldCharType="begin"/>
    </w:r>
    <w:r>
      <w:instrText xml:space="preserve"> PAGE   \* MERGEFORMAT </w:instrText>
    </w:r>
    <w:r>
      <w:fldChar w:fldCharType="separate"/>
    </w:r>
    <w:r w:rsidR="007E6414">
      <w:rPr>
        <w:noProof/>
      </w:rPr>
      <w:t>5</w:t>
    </w:r>
    <w:r>
      <w:fldChar w:fldCharType="end"/>
    </w:r>
  </w:p>
  <w:p w:rsidR="007C007B" w:rsidRDefault="007C007B">
    <w:pPr>
      <w:pStyle w:val="Subsol"/>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pPr>
      <w:pStyle w:val="Subsol"/>
      <w:jc w:val="right"/>
    </w:pPr>
    <w:r>
      <w:fldChar w:fldCharType="begin"/>
    </w:r>
    <w:r>
      <w:instrText xml:space="preserve"> PAGE   \* MERGEFORMAT </w:instrText>
    </w:r>
    <w:r>
      <w:fldChar w:fldCharType="separate"/>
    </w:r>
    <w:r w:rsidR="007E6414">
      <w:rPr>
        <w:noProof/>
      </w:rPr>
      <w:t>5</w:t>
    </w:r>
    <w:r>
      <w:fldChar w:fldCharType="end"/>
    </w:r>
  </w:p>
  <w:p w:rsidR="007C007B" w:rsidRDefault="007C007B">
    <w:pPr>
      <w:pStyle w:val="Subsol"/>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pPr>
      <w:pStyle w:val="Subsol"/>
      <w:jc w:val="right"/>
    </w:pPr>
    <w:r>
      <w:fldChar w:fldCharType="begin"/>
    </w:r>
    <w:r>
      <w:instrText xml:space="preserve"> PAGE   \* MERGEFORMAT </w:instrText>
    </w:r>
    <w:r>
      <w:fldChar w:fldCharType="separate"/>
    </w:r>
    <w:r w:rsidR="007E6414">
      <w:rPr>
        <w:noProof/>
      </w:rPr>
      <w:t>5</w:t>
    </w:r>
    <w:r>
      <w:fldChar w:fldCharType="end"/>
    </w:r>
  </w:p>
  <w:p w:rsidR="007C007B" w:rsidRDefault="007C007B">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58DE" w:rsidRDefault="008158DE" w:rsidP="00E160F0">
      <w:pPr>
        <w:spacing w:after="0" w:line="240" w:lineRule="auto"/>
      </w:pPr>
      <w:r>
        <w:separator/>
      </w:r>
    </w:p>
  </w:footnote>
  <w:footnote w:type="continuationSeparator" w:id="0">
    <w:p w:rsidR="008158DE" w:rsidRDefault="008158DE" w:rsidP="00E160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rsidP="00935590">
    <w:pPr>
      <w:pStyle w:val="Antet"/>
      <w:ind w:firstLine="1440"/>
      <w:rPr>
        <w:rFonts w:ascii="Palatino Linotype" w:hAnsi="Palatino Linotype"/>
        <w:b/>
        <w:color w:val="0F243E"/>
        <w:w w:val="99"/>
        <w:sz w:val="26"/>
        <w:szCs w:val="26"/>
        <w:lang w:val="pt-BR"/>
      </w:rPr>
    </w:pPr>
  </w:p>
  <w:p w:rsidR="007C007B" w:rsidRDefault="007C007B" w:rsidP="00935590">
    <w:pPr>
      <w:pStyle w:val="Antet"/>
      <w:ind w:firstLine="1440"/>
      <w:rPr>
        <w:rFonts w:ascii="Palatino Linotype" w:hAnsi="Palatino Linotype"/>
        <w:b/>
        <w:color w:val="0F243E"/>
        <w:w w:val="99"/>
        <w:sz w:val="26"/>
        <w:szCs w:val="26"/>
        <w:lang w:val="pt-BR"/>
      </w:rPr>
    </w:pPr>
  </w:p>
  <w:p w:rsidR="007C007B" w:rsidRPr="00935590" w:rsidRDefault="007C007B" w:rsidP="00114101">
    <w:pPr>
      <w:pStyle w:val="Antet"/>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rsidP="00935590">
    <w:pPr>
      <w:pStyle w:val="Antet"/>
      <w:ind w:firstLine="1440"/>
      <w:rPr>
        <w:rFonts w:ascii="Palatino Linotype" w:hAnsi="Palatino Linotype"/>
        <w:b/>
        <w:color w:val="0F243E"/>
        <w:w w:val="99"/>
        <w:sz w:val="26"/>
        <w:szCs w:val="26"/>
        <w:lang w:val="pt-BR"/>
      </w:rPr>
    </w:pPr>
  </w:p>
  <w:p w:rsidR="007C007B" w:rsidRDefault="007C007B" w:rsidP="00935590">
    <w:pPr>
      <w:pStyle w:val="Antet"/>
      <w:ind w:firstLine="1440"/>
      <w:rPr>
        <w:rFonts w:ascii="Palatino Linotype" w:hAnsi="Palatino Linotype"/>
        <w:b/>
        <w:color w:val="0F243E"/>
        <w:w w:val="99"/>
        <w:sz w:val="26"/>
        <w:szCs w:val="26"/>
        <w:lang w:val="pt-BR"/>
      </w:rPr>
    </w:pPr>
  </w:p>
  <w:p w:rsidR="007C007B" w:rsidRPr="00935590" w:rsidRDefault="007C007B" w:rsidP="00114101">
    <w:pPr>
      <w:pStyle w:val="Antet"/>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rsidP="00935590">
    <w:pPr>
      <w:pStyle w:val="Antet"/>
      <w:ind w:firstLine="1440"/>
      <w:rPr>
        <w:rFonts w:ascii="Palatino Linotype" w:hAnsi="Palatino Linotype"/>
        <w:b/>
        <w:color w:val="0F243E"/>
        <w:w w:val="99"/>
        <w:sz w:val="26"/>
        <w:szCs w:val="26"/>
        <w:lang w:val="pt-BR"/>
      </w:rPr>
    </w:pPr>
  </w:p>
  <w:p w:rsidR="007C007B" w:rsidRDefault="007C007B" w:rsidP="00935590">
    <w:pPr>
      <w:pStyle w:val="Antet"/>
      <w:ind w:firstLine="1440"/>
      <w:rPr>
        <w:rFonts w:ascii="Palatino Linotype" w:hAnsi="Palatino Linotype"/>
        <w:b/>
        <w:color w:val="0F243E"/>
        <w:w w:val="99"/>
        <w:sz w:val="26"/>
        <w:szCs w:val="26"/>
        <w:lang w:val="pt-BR"/>
      </w:rPr>
    </w:pPr>
  </w:p>
  <w:p w:rsidR="007C007B" w:rsidRPr="00935590" w:rsidRDefault="007C007B" w:rsidP="00114101">
    <w:pPr>
      <w:pStyle w:val="Antet"/>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rsidP="00935590">
    <w:pPr>
      <w:pStyle w:val="Antet"/>
      <w:ind w:firstLine="1440"/>
      <w:rPr>
        <w:rFonts w:ascii="Palatino Linotype" w:hAnsi="Palatino Linotype"/>
        <w:b/>
        <w:color w:val="0F243E"/>
        <w:w w:val="99"/>
        <w:sz w:val="26"/>
        <w:szCs w:val="26"/>
        <w:lang w:val="pt-BR"/>
      </w:rPr>
    </w:pPr>
  </w:p>
  <w:p w:rsidR="007C007B" w:rsidRDefault="007C007B" w:rsidP="00935590">
    <w:pPr>
      <w:pStyle w:val="Antet"/>
      <w:ind w:firstLine="1440"/>
      <w:rPr>
        <w:rFonts w:ascii="Palatino Linotype" w:hAnsi="Palatino Linotype"/>
        <w:b/>
        <w:color w:val="0F243E"/>
        <w:w w:val="99"/>
        <w:sz w:val="26"/>
        <w:szCs w:val="26"/>
        <w:lang w:val="pt-BR"/>
      </w:rPr>
    </w:pPr>
  </w:p>
  <w:p w:rsidR="007C007B" w:rsidRPr="00935590" w:rsidRDefault="007C007B" w:rsidP="00114101">
    <w:pPr>
      <w:pStyle w:val="Antet"/>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rsidP="00935590">
    <w:pPr>
      <w:pStyle w:val="Antet"/>
      <w:ind w:firstLine="1440"/>
      <w:rPr>
        <w:rFonts w:ascii="Palatino Linotype" w:hAnsi="Palatino Linotype"/>
        <w:b/>
        <w:color w:val="0F243E"/>
        <w:w w:val="99"/>
        <w:sz w:val="26"/>
        <w:szCs w:val="26"/>
        <w:lang w:val="pt-BR"/>
      </w:rPr>
    </w:pPr>
  </w:p>
  <w:p w:rsidR="007C007B" w:rsidRDefault="007C007B" w:rsidP="00935590">
    <w:pPr>
      <w:pStyle w:val="Antet"/>
      <w:ind w:firstLine="1440"/>
      <w:rPr>
        <w:rFonts w:ascii="Palatino Linotype" w:hAnsi="Palatino Linotype"/>
        <w:b/>
        <w:color w:val="0F243E"/>
        <w:w w:val="99"/>
        <w:sz w:val="26"/>
        <w:szCs w:val="26"/>
        <w:lang w:val="pt-BR"/>
      </w:rPr>
    </w:pPr>
  </w:p>
  <w:p w:rsidR="007C007B" w:rsidRPr="00935590" w:rsidRDefault="007C007B" w:rsidP="00114101">
    <w:pPr>
      <w:pStyle w:val="Antet"/>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rsidP="00935590">
    <w:pPr>
      <w:pStyle w:val="Antet"/>
      <w:ind w:firstLine="1440"/>
      <w:rPr>
        <w:rFonts w:ascii="Palatino Linotype" w:hAnsi="Palatino Linotype"/>
        <w:b/>
        <w:color w:val="0F243E"/>
        <w:w w:val="99"/>
        <w:sz w:val="26"/>
        <w:szCs w:val="26"/>
        <w:lang w:val="pt-BR"/>
      </w:rPr>
    </w:pPr>
  </w:p>
  <w:p w:rsidR="007C007B" w:rsidRDefault="007C007B" w:rsidP="00935590">
    <w:pPr>
      <w:pStyle w:val="Antet"/>
      <w:ind w:firstLine="1440"/>
      <w:rPr>
        <w:rFonts w:ascii="Palatino Linotype" w:hAnsi="Palatino Linotype"/>
        <w:b/>
        <w:color w:val="0F243E"/>
        <w:w w:val="99"/>
        <w:sz w:val="26"/>
        <w:szCs w:val="26"/>
        <w:lang w:val="pt-BR"/>
      </w:rPr>
    </w:pPr>
  </w:p>
  <w:p w:rsidR="007C007B" w:rsidRPr="00935590" w:rsidRDefault="007C007B" w:rsidP="00114101">
    <w:pPr>
      <w:pStyle w:val="Antet"/>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rsidP="00935590">
    <w:pPr>
      <w:pStyle w:val="Antet"/>
      <w:ind w:firstLine="1440"/>
      <w:rPr>
        <w:rFonts w:ascii="Palatino Linotype" w:hAnsi="Palatino Linotype"/>
        <w:b/>
        <w:color w:val="0F243E"/>
        <w:w w:val="99"/>
        <w:sz w:val="26"/>
        <w:szCs w:val="26"/>
        <w:lang w:val="pt-BR"/>
      </w:rPr>
    </w:pPr>
  </w:p>
  <w:p w:rsidR="007C007B" w:rsidRDefault="007C007B" w:rsidP="00935590">
    <w:pPr>
      <w:pStyle w:val="Antet"/>
      <w:ind w:firstLine="1440"/>
      <w:rPr>
        <w:rFonts w:ascii="Palatino Linotype" w:hAnsi="Palatino Linotype"/>
        <w:b/>
        <w:color w:val="0F243E"/>
        <w:w w:val="99"/>
        <w:sz w:val="26"/>
        <w:szCs w:val="26"/>
        <w:lang w:val="pt-BR"/>
      </w:rPr>
    </w:pPr>
  </w:p>
  <w:p w:rsidR="007C007B" w:rsidRPr="00935590" w:rsidRDefault="007C007B" w:rsidP="00114101">
    <w:pPr>
      <w:pStyle w:val="Antet"/>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rsidP="00935590">
    <w:pPr>
      <w:pStyle w:val="Antet"/>
      <w:ind w:firstLine="1440"/>
      <w:rPr>
        <w:rFonts w:ascii="Palatino Linotype" w:hAnsi="Palatino Linotype"/>
        <w:b/>
        <w:color w:val="0F243E"/>
        <w:w w:val="99"/>
        <w:sz w:val="26"/>
        <w:szCs w:val="26"/>
        <w:lang w:val="pt-BR"/>
      </w:rPr>
    </w:pPr>
  </w:p>
  <w:p w:rsidR="007C007B" w:rsidRDefault="007C007B" w:rsidP="00935590">
    <w:pPr>
      <w:pStyle w:val="Antet"/>
      <w:ind w:firstLine="1440"/>
      <w:rPr>
        <w:rFonts w:ascii="Palatino Linotype" w:hAnsi="Palatino Linotype"/>
        <w:b/>
        <w:color w:val="0F243E"/>
        <w:w w:val="99"/>
        <w:sz w:val="26"/>
        <w:szCs w:val="26"/>
        <w:lang w:val="pt-BR"/>
      </w:rPr>
    </w:pPr>
  </w:p>
  <w:p w:rsidR="007C007B" w:rsidRPr="00935590" w:rsidRDefault="007C007B" w:rsidP="00114101">
    <w:pPr>
      <w:pStyle w:val="Antet"/>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rsidP="00935590">
    <w:pPr>
      <w:pStyle w:val="Antet"/>
      <w:ind w:firstLine="1440"/>
      <w:rPr>
        <w:rFonts w:ascii="Palatino Linotype" w:hAnsi="Palatino Linotype"/>
        <w:b/>
        <w:color w:val="0F243E"/>
        <w:w w:val="99"/>
        <w:sz w:val="26"/>
        <w:szCs w:val="26"/>
        <w:lang w:val="pt-BR"/>
      </w:rPr>
    </w:pPr>
  </w:p>
  <w:p w:rsidR="007C007B" w:rsidRDefault="007C007B" w:rsidP="00935590">
    <w:pPr>
      <w:pStyle w:val="Antet"/>
      <w:ind w:firstLine="1440"/>
      <w:rPr>
        <w:rFonts w:ascii="Palatino Linotype" w:hAnsi="Palatino Linotype"/>
        <w:b/>
        <w:color w:val="0F243E"/>
        <w:w w:val="99"/>
        <w:sz w:val="26"/>
        <w:szCs w:val="26"/>
        <w:lang w:val="pt-BR"/>
      </w:rPr>
    </w:pPr>
  </w:p>
  <w:p w:rsidR="007C007B" w:rsidRPr="00935590" w:rsidRDefault="007C007B" w:rsidP="00114101">
    <w:pPr>
      <w:pStyle w:val="Antet"/>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rsidP="00935590">
    <w:pPr>
      <w:pStyle w:val="Antet"/>
      <w:ind w:firstLine="1440"/>
      <w:rPr>
        <w:rFonts w:ascii="Palatino Linotype" w:hAnsi="Palatino Linotype"/>
        <w:b/>
        <w:color w:val="0F243E"/>
        <w:w w:val="99"/>
        <w:sz w:val="26"/>
        <w:szCs w:val="26"/>
        <w:lang w:val="pt-BR"/>
      </w:rPr>
    </w:pPr>
  </w:p>
  <w:p w:rsidR="007C007B" w:rsidRDefault="007C007B" w:rsidP="00935590">
    <w:pPr>
      <w:pStyle w:val="Antet"/>
      <w:ind w:firstLine="1440"/>
      <w:rPr>
        <w:rFonts w:ascii="Palatino Linotype" w:hAnsi="Palatino Linotype"/>
        <w:b/>
        <w:color w:val="0F243E"/>
        <w:w w:val="99"/>
        <w:sz w:val="26"/>
        <w:szCs w:val="26"/>
        <w:lang w:val="pt-BR"/>
      </w:rPr>
    </w:pPr>
  </w:p>
  <w:p w:rsidR="007C007B" w:rsidRPr="00935590" w:rsidRDefault="007C007B" w:rsidP="00114101">
    <w:pPr>
      <w:pStyle w:val="Antet"/>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rsidP="00935590">
    <w:pPr>
      <w:pStyle w:val="Antet"/>
      <w:ind w:firstLine="1440"/>
      <w:rPr>
        <w:rFonts w:ascii="Palatino Linotype" w:hAnsi="Palatino Linotype"/>
        <w:b/>
        <w:color w:val="0F243E"/>
        <w:w w:val="99"/>
        <w:sz w:val="26"/>
        <w:szCs w:val="26"/>
        <w:lang w:val="pt-BR"/>
      </w:rPr>
    </w:pPr>
  </w:p>
  <w:p w:rsidR="007C007B" w:rsidRDefault="007C007B" w:rsidP="00935590">
    <w:pPr>
      <w:pStyle w:val="Antet"/>
      <w:ind w:firstLine="1440"/>
      <w:rPr>
        <w:rFonts w:ascii="Palatino Linotype" w:hAnsi="Palatino Linotype"/>
        <w:b/>
        <w:color w:val="0F243E"/>
        <w:w w:val="99"/>
        <w:sz w:val="26"/>
        <w:szCs w:val="26"/>
        <w:lang w:val="pt-BR"/>
      </w:rPr>
    </w:pPr>
  </w:p>
  <w:p w:rsidR="007C007B" w:rsidRPr="00935590" w:rsidRDefault="007C007B" w:rsidP="00114101">
    <w:pPr>
      <w:pStyle w:val="Ante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rsidP="00935590">
    <w:pPr>
      <w:pStyle w:val="Antet"/>
      <w:ind w:firstLine="1440"/>
      <w:rPr>
        <w:rFonts w:ascii="Palatino Linotype" w:hAnsi="Palatino Linotype"/>
        <w:b/>
        <w:color w:val="0F243E"/>
        <w:w w:val="99"/>
        <w:sz w:val="26"/>
        <w:szCs w:val="26"/>
        <w:lang w:val="pt-BR"/>
      </w:rPr>
    </w:pPr>
  </w:p>
  <w:p w:rsidR="007C007B" w:rsidRDefault="007C007B" w:rsidP="00935590">
    <w:pPr>
      <w:pStyle w:val="Antet"/>
      <w:ind w:firstLine="1440"/>
      <w:rPr>
        <w:rFonts w:ascii="Palatino Linotype" w:hAnsi="Palatino Linotype"/>
        <w:b/>
        <w:color w:val="0F243E"/>
        <w:w w:val="99"/>
        <w:sz w:val="26"/>
        <w:szCs w:val="26"/>
        <w:lang w:val="pt-BR"/>
      </w:rPr>
    </w:pPr>
  </w:p>
  <w:p w:rsidR="007C007B" w:rsidRPr="00935590" w:rsidRDefault="007C007B" w:rsidP="00114101">
    <w:pPr>
      <w:pStyle w:val="Antet"/>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rsidP="00935590">
    <w:pPr>
      <w:pStyle w:val="Antet"/>
      <w:ind w:firstLine="1440"/>
      <w:rPr>
        <w:rFonts w:ascii="Palatino Linotype" w:hAnsi="Palatino Linotype"/>
        <w:b/>
        <w:color w:val="0F243E"/>
        <w:w w:val="99"/>
        <w:sz w:val="26"/>
        <w:szCs w:val="26"/>
        <w:lang w:val="pt-BR"/>
      </w:rPr>
    </w:pPr>
  </w:p>
  <w:p w:rsidR="007C007B" w:rsidRDefault="007C007B" w:rsidP="00935590">
    <w:pPr>
      <w:pStyle w:val="Antet"/>
      <w:ind w:firstLine="1440"/>
      <w:rPr>
        <w:rFonts w:ascii="Palatino Linotype" w:hAnsi="Palatino Linotype"/>
        <w:b/>
        <w:color w:val="0F243E"/>
        <w:w w:val="99"/>
        <w:sz w:val="26"/>
        <w:szCs w:val="26"/>
        <w:lang w:val="pt-BR"/>
      </w:rPr>
    </w:pPr>
  </w:p>
  <w:p w:rsidR="007C007B" w:rsidRPr="00935590" w:rsidRDefault="007C007B" w:rsidP="00114101">
    <w:pPr>
      <w:pStyle w:val="Antet"/>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rsidP="00935590">
    <w:pPr>
      <w:pStyle w:val="Antet"/>
      <w:ind w:firstLine="1440"/>
      <w:rPr>
        <w:rFonts w:ascii="Palatino Linotype" w:hAnsi="Palatino Linotype"/>
        <w:b/>
        <w:color w:val="0F243E"/>
        <w:w w:val="99"/>
        <w:sz w:val="26"/>
        <w:szCs w:val="26"/>
        <w:lang w:val="pt-BR"/>
      </w:rPr>
    </w:pPr>
  </w:p>
  <w:p w:rsidR="007C007B" w:rsidRDefault="007C007B" w:rsidP="00935590">
    <w:pPr>
      <w:pStyle w:val="Antet"/>
      <w:ind w:firstLine="1440"/>
      <w:rPr>
        <w:rFonts w:ascii="Palatino Linotype" w:hAnsi="Palatino Linotype"/>
        <w:b/>
        <w:color w:val="0F243E"/>
        <w:w w:val="99"/>
        <w:sz w:val="26"/>
        <w:szCs w:val="26"/>
        <w:lang w:val="pt-BR"/>
      </w:rPr>
    </w:pPr>
  </w:p>
  <w:p w:rsidR="007C007B" w:rsidRPr="00935590" w:rsidRDefault="007C007B" w:rsidP="00114101">
    <w:pPr>
      <w:pStyle w:val="Antet"/>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rsidP="00935590">
    <w:pPr>
      <w:pStyle w:val="Antet"/>
      <w:ind w:firstLine="1440"/>
      <w:rPr>
        <w:rFonts w:ascii="Palatino Linotype" w:hAnsi="Palatino Linotype"/>
        <w:b/>
        <w:color w:val="0F243E"/>
        <w:w w:val="99"/>
        <w:sz w:val="26"/>
        <w:szCs w:val="26"/>
        <w:lang w:val="pt-BR"/>
      </w:rPr>
    </w:pPr>
  </w:p>
  <w:p w:rsidR="007C007B" w:rsidRDefault="007C007B" w:rsidP="00935590">
    <w:pPr>
      <w:pStyle w:val="Antet"/>
      <w:ind w:firstLine="1440"/>
      <w:rPr>
        <w:rFonts w:ascii="Palatino Linotype" w:hAnsi="Palatino Linotype"/>
        <w:b/>
        <w:color w:val="0F243E"/>
        <w:w w:val="99"/>
        <w:sz w:val="26"/>
        <w:szCs w:val="26"/>
        <w:lang w:val="pt-BR"/>
      </w:rPr>
    </w:pPr>
  </w:p>
  <w:p w:rsidR="007C007B" w:rsidRPr="00935590" w:rsidRDefault="007C007B" w:rsidP="00114101">
    <w:pPr>
      <w:pStyle w:val="Antet"/>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rsidP="00935590">
    <w:pPr>
      <w:pStyle w:val="Antet"/>
      <w:ind w:firstLine="1440"/>
      <w:rPr>
        <w:rFonts w:ascii="Palatino Linotype" w:hAnsi="Palatino Linotype"/>
        <w:b/>
        <w:color w:val="0F243E"/>
        <w:w w:val="99"/>
        <w:sz w:val="26"/>
        <w:szCs w:val="26"/>
        <w:lang w:val="pt-BR"/>
      </w:rPr>
    </w:pPr>
  </w:p>
  <w:p w:rsidR="007C007B" w:rsidRDefault="007C007B" w:rsidP="00935590">
    <w:pPr>
      <w:pStyle w:val="Antet"/>
      <w:ind w:firstLine="1440"/>
      <w:rPr>
        <w:rFonts w:ascii="Palatino Linotype" w:hAnsi="Palatino Linotype"/>
        <w:b/>
        <w:color w:val="0F243E"/>
        <w:w w:val="99"/>
        <w:sz w:val="26"/>
        <w:szCs w:val="26"/>
        <w:lang w:val="pt-BR"/>
      </w:rPr>
    </w:pPr>
  </w:p>
  <w:p w:rsidR="007C007B" w:rsidRPr="00935590" w:rsidRDefault="007C007B" w:rsidP="00114101">
    <w:pPr>
      <w:pStyle w:val="Antet"/>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rsidP="00935590">
    <w:pPr>
      <w:pStyle w:val="Antet"/>
      <w:ind w:firstLine="1440"/>
      <w:rPr>
        <w:rFonts w:ascii="Palatino Linotype" w:hAnsi="Palatino Linotype"/>
        <w:b/>
        <w:color w:val="0F243E"/>
        <w:w w:val="99"/>
        <w:sz w:val="26"/>
        <w:szCs w:val="26"/>
        <w:lang w:val="pt-BR"/>
      </w:rPr>
    </w:pPr>
  </w:p>
  <w:p w:rsidR="007C007B" w:rsidRDefault="007C007B" w:rsidP="00935590">
    <w:pPr>
      <w:pStyle w:val="Antet"/>
      <w:ind w:firstLine="1440"/>
      <w:rPr>
        <w:rFonts w:ascii="Palatino Linotype" w:hAnsi="Palatino Linotype"/>
        <w:b/>
        <w:color w:val="0F243E"/>
        <w:w w:val="99"/>
        <w:sz w:val="26"/>
        <w:szCs w:val="26"/>
        <w:lang w:val="pt-BR"/>
      </w:rPr>
    </w:pPr>
  </w:p>
  <w:p w:rsidR="007C007B" w:rsidRPr="00935590" w:rsidRDefault="007C007B" w:rsidP="00114101">
    <w:pPr>
      <w:pStyle w:val="Antet"/>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rsidP="00935590">
    <w:pPr>
      <w:pStyle w:val="Antet"/>
      <w:ind w:firstLine="1440"/>
      <w:rPr>
        <w:rFonts w:ascii="Palatino Linotype" w:hAnsi="Palatino Linotype"/>
        <w:b/>
        <w:color w:val="0F243E"/>
        <w:w w:val="99"/>
        <w:sz w:val="26"/>
        <w:szCs w:val="26"/>
        <w:lang w:val="pt-BR"/>
      </w:rPr>
    </w:pPr>
  </w:p>
  <w:p w:rsidR="007C007B" w:rsidRDefault="007C007B" w:rsidP="00935590">
    <w:pPr>
      <w:pStyle w:val="Antet"/>
      <w:ind w:firstLine="1440"/>
      <w:rPr>
        <w:rFonts w:ascii="Palatino Linotype" w:hAnsi="Palatino Linotype"/>
        <w:b/>
        <w:color w:val="0F243E"/>
        <w:w w:val="99"/>
        <w:sz w:val="26"/>
        <w:szCs w:val="26"/>
        <w:lang w:val="pt-BR"/>
      </w:rPr>
    </w:pPr>
  </w:p>
  <w:p w:rsidR="007C007B" w:rsidRPr="00935590" w:rsidRDefault="007C007B" w:rsidP="00114101">
    <w:pPr>
      <w:pStyle w:val="Antet"/>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rsidP="00935590">
    <w:pPr>
      <w:pStyle w:val="Antet"/>
      <w:ind w:firstLine="1440"/>
      <w:rPr>
        <w:rFonts w:ascii="Palatino Linotype" w:hAnsi="Palatino Linotype"/>
        <w:b/>
        <w:color w:val="0F243E"/>
        <w:w w:val="99"/>
        <w:sz w:val="26"/>
        <w:szCs w:val="26"/>
        <w:lang w:val="pt-BR"/>
      </w:rPr>
    </w:pPr>
  </w:p>
  <w:p w:rsidR="007C007B" w:rsidRDefault="007C007B" w:rsidP="00935590">
    <w:pPr>
      <w:pStyle w:val="Antet"/>
      <w:ind w:firstLine="1440"/>
      <w:rPr>
        <w:rFonts w:ascii="Palatino Linotype" w:hAnsi="Palatino Linotype"/>
        <w:b/>
        <w:color w:val="0F243E"/>
        <w:w w:val="99"/>
        <w:sz w:val="26"/>
        <w:szCs w:val="26"/>
        <w:lang w:val="pt-BR"/>
      </w:rPr>
    </w:pPr>
  </w:p>
  <w:p w:rsidR="007C007B" w:rsidRPr="00935590" w:rsidRDefault="007C007B" w:rsidP="00114101">
    <w:pPr>
      <w:pStyle w:val="Antet"/>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rsidP="00935590">
    <w:pPr>
      <w:pStyle w:val="Antet"/>
      <w:ind w:firstLine="1440"/>
      <w:rPr>
        <w:rFonts w:ascii="Palatino Linotype" w:hAnsi="Palatino Linotype"/>
        <w:b/>
        <w:color w:val="0F243E"/>
        <w:w w:val="99"/>
        <w:sz w:val="26"/>
        <w:szCs w:val="26"/>
        <w:lang w:val="pt-BR"/>
      </w:rPr>
    </w:pPr>
  </w:p>
  <w:p w:rsidR="007C007B" w:rsidRDefault="007C007B" w:rsidP="00935590">
    <w:pPr>
      <w:pStyle w:val="Antet"/>
      <w:ind w:firstLine="1440"/>
      <w:rPr>
        <w:rFonts w:ascii="Palatino Linotype" w:hAnsi="Palatino Linotype"/>
        <w:b/>
        <w:color w:val="0F243E"/>
        <w:w w:val="99"/>
        <w:sz w:val="26"/>
        <w:szCs w:val="26"/>
        <w:lang w:val="pt-BR"/>
      </w:rPr>
    </w:pPr>
  </w:p>
  <w:p w:rsidR="007C007B" w:rsidRPr="00935590" w:rsidRDefault="007C007B" w:rsidP="00114101">
    <w:pPr>
      <w:pStyle w:val="Antet"/>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rsidP="00935590">
    <w:pPr>
      <w:pStyle w:val="Antet"/>
      <w:ind w:firstLine="1440"/>
      <w:rPr>
        <w:rFonts w:ascii="Palatino Linotype" w:hAnsi="Palatino Linotype"/>
        <w:b/>
        <w:color w:val="0F243E"/>
        <w:w w:val="99"/>
        <w:sz w:val="26"/>
        <w:szCs w:val="26"/>
        <w:lang w:val="pt-BR"/>
      </w:rPr>
    </w:pPr>
  </w:p>
  <w:p w:rsidR="007C007B" w:rsidRDefault="007C007B" w:rsidP="00935590">
    <w:pPr>
      <w:pStyle w:val="Antet"/>
      <w:ind w:firstLine="1440"/>
      <w:rPr>
        <w:rFonts w:ascii="Palatino Linotype" w:hAnsi="Palatino Linotype"/>
        <w:b/>
        <w:color w:val="0F243E"/>
        <w:w w:val="99"/>
        <w:sz w:val="26"/>
        <w:szCs w:val="26"/>
        <w:lang w:val="pt-BR"/>
      </w:rPr>
    </w:pPr>
  </w:p>
  <w:p w:rsidR="007C007B" w:rsidRPr="00935590" w:rsidRDefault="007C007B" w:rsidP="00114101">
    <w:pPr>
      <w:pStyle w:val="Antet"/>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rsidP="00935590">
    <w:pPr>
      <w:pStyle w:val="Antet"/>
      <w:ind w:firstLine="1440"/>
      <w:rPr>
        <w:rFonts w:ascii="Palatino Linotype" w:hAnsi="Palatino Linotype"/>
        <w:b/>
        <w:color w:val="0F243E"/>
        <w:w w:val="99"/>
        <w:sz w:val="26"/>
        <w:szCs w:val="26"/>
        <w:lang w:val="pt-BR"/>
      </w:rPr>
    </w:pPr>
  </w:p>
  <w:p w:rsidR="007C007B" w:rsidRDefault="007C007B" w:rsidP="00935590">
    <w:pPr>
      <w:pStyle w:val="Antet"/>
      <w:ind w:firstLine="1440"/>
      <w:rPr>
        <w:rFonts w:ascii="Palatino Linotype" w:hAnsi="Palatino Linotype"/>
        <w:b/>
        <w:color w:val="0F243E"/>
        <w:w w:val="99"/>
        <w:sz w:val="26"/>
        <w:szCs w:val="26"/>
        <w:lang w:val="pt-BR"/>
      </w:rPr>
    </w:pPr>
  </w:p>
  <w:p w:rsidR="007C007B" w:rsidRPr="00935590" w:rsidRDefault="007C007B" w:rsidP="00114101">
    <w:pPr>
      <w:pStyle w:val="Ante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rsidP="00935590">
    <w:pPr>
      <w:pStyle w:val="Antet"/>
      <w:ind w:firstLine="1440"/>
      <w:rPr>
        <w:rFonts w:ascii="Palatino Linotype" w:hAnsi="Palatino Linotype"/>
        <w:b/>
        <w:color w:val="0F243E"/>
        <w:w w:val="99"/>
        <w:sz w:val="26"/>
        <w:szCs w:val="26"/>
        <w:lang w:val="pt-BR"/>
      </w:rPr>
    </w:pPr>
  </w:p>
  <w:p w:rsidR="007C007B" w:rsidRDefault="007C007B" w:rsidP="00935590">
    <w:pPr>
      <w:pStyle w:val="Antet"/>
      <w:ind w:firstLine="1440"/>
      <w:rPr>
        <w:rFonts w:ascii="Palatino Linotype" w:hAnsi="Palatino Linotype"/>
        <w:b/>
        <w:color w:val="0F243E"/>
        <w:w w:val="99"/>
        <w:sz w:val="26"/>
        <w:szCs w:val="26"/>
        <w:lang w:val="pt-BR"/>
      </w:rPr>
    </w:pPr>
  </w:p>
  <w:p w:rsidR="007C007B" w:rsidRPr="00935590" w:rsidRDefault="007C007B" w:rsidP="00114101">
    <w:pPr>
      <w:pStyle w:val="Antet"/>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rsidP="00935590">
    <w:pPr>
      <w:pStyle w:val="Antet"/>
      <w:ind w:firstLine="1440"/>
      <w:rPr>
        <w:rFonts w:ascii="Palatino Linotype" w:hAnsi="Palatino Linotype"/>
        <w:b/>
        <w:color w:val="0F243E"/>
        <w:w w:val="99"/>
        <w:sz w:val="26"/>
        <w:szCs w:val="26"/>
        <w:lang w:val="pt-BR"/>
      </w:rPr>
    </w:pPr>
  </w:p>
  <w:p w:rsidR="007C007B" w:rsidRDefault="007C007B" w:rsidP="00935590">
    <w:pPr>
      <w:pStyle w:val="Antet"/>
      <w:ind w:firstLine="1440"/>
      <w:rPr>
        <w:rFonts w:ascii="Palatino Linotype" w:hAnsi="Palatino Linotype"/>
        <w:b/>
        <w:color w:val="0F243E"/>
        <w:w w:val="99"/>
        <w:sz w:val="26"/>
        <w:szCs w:val="26"/>
        <w:lang w:val="pt-BR"/>
      </w:rPr>
    </w:pPr>
  </w:p>
  <w:p w:rsidR="007C007B" w:rsidRPr="00935590" w:rsidRDefault="007C007B" w:rsidP="00114101">
    <w:pPr>
      <w:pStyle w:val="Antet"/>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rsidP="00935590">
    <w:pPr>
      <w:pStyle w:val="Antet"/>
      <w:ind w:firstLine="1440"/>
      <w:rPr>
        <w:rFonts w:ascii="Palatino Linotype" w:hAnsi="Palatino Linotype"/>
        <w:b/>
        <w:color w:val="0F243E"/>
        <w:w w:val="99"/>
        <w:sz w:val="26"/>
        <w:szCs w:val="26"/>
        <w:lang w:val="pt-BR"/>
      </w:rPr>
    </w:pPr>
  </w:p>
  <w:p w:rsidR="007C007B" w:rsidRDefault="007C007B" w:rsidP="00935590">
    <w:pPr>
      <w:pStyle w:val="Antet"/>
      <w:ind w:firstLine="1440"/>
      <w:rPr>
        <w:rFonts w:ascii="Palatino Linotype" w:hAnsi="Palatino Linotype"/>
        <w:b/>
        <w:color w:val="0F243E"/>
        <w:w w:val="99"/>
        <w:sz w:val="26"/>
        <w:szCs w:val="26"/>
        <w:lang w:val="pt-BR"/>
      </w:rPr>
    </w:pPr>
  </w:p>
  <w:p w:rsidR="007C007B" w:rsidRPr="00935590" w:rsidRDefault="007C007B" w:rsidP="00114101">
    <w:pPr>
      <w:pStyle w:val="Antet"/>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rsidP="00935590">
    <w:pPr>
      <w:pStyle w:val="Antet"/>
      <w:ind w:firstLine="1440"/>
      <w:rPr>
        <w:rFonts w:ascii="Palatino Linotype" w:hAnsi="Palatino Linotype"/>
        <w:b/>
        <w:color w:val="0F243E"/>
        <w:w w:val="99"/>
        <w:sz w:val="26"/>
        <w:szCs w:val="26"/>
        <w:lang w:val="pt-BR"/>
      </w:rPr>
    </w:pPr>
  </w:p>
  <w:p w:rsidR="007C007B" w:rsidRDefault="007C007B" w:rsidP="00935590">
    <w:pPr>
      <w:pStyle w:val="Antet"/>
      <w:ind w:firstLine="1440"/>
      <w:rPr>
        <w:rFonts w:ascii="Palatino Linotype" w:hAnsi="Palatino Linotype"/>
        <w:b/>
        <w:color w:val="0F243E"/>
        <w:w w:val="99"/>
        <w:sz w:val="26"/>
        <w:szCs w:val="26"/>
        <w:lang w:val="pt-BR"/>
      </w:rPr>
    </w:pPr>
  </w:p>
  <w:p w:rsidR="007C007B" w:rsidRPr="00935590" w:rsidRDefault="007C007B" w:rsidP="00114101">
    <w:pPr>
      <w:pStyle w:val="Antet"/>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rsidP="00935590">
    <w:pPr>
      <w:pStyle w:val="Antet"/>
      <w:ind w:firstLine="1440"/>
      <w:rPr>
        <w:rFonts w:ascii="Palatino Linotype" w:hAnsi="Palatino Linotype"/>
        <w:b/>
        <w:color w:val="0F243E"/>
        <w:w w:val="99"/>
        <w:sz w:val="26"/>
        <w:szCs w:val="26"/>
        <w:lang w:val="pt-BR"/>
      </w:rPr>
    </w:pPr>
  </w:p>
  <w:p w:rsidR="007C007B" w:rsidRDefault="007C007B" w:rsidP="00935590">
    <w:pPr>
      <w:pStyle w:val="Antet"/>
      <w:ind w:firstLine="1440"/>
      <w:rPr>
        <w:rFonts w:ascii="Palatino Linotype" w:hAnsi="Palatino Linotype"/>
        <w:b/>
        <w:color w:val="0F243E"/>
        <w:w w:val="99"/>
        <w:sz w:val="26"/>
        <w:szCs w:val="26"/>
        <w:lang w:val="pt-BR"/>
      </w:rPr>
    </w:pPr>
  </w:p>
  <w:p w:rsidR="007C007B" w:rsidRPr="00935590" w:rsidRDefault="007C007B" w:rsidP="00114101">
    <w:pPr>
      <w:pStyle w:val="Antet"/>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rsidP="00935590">
    <w:pPr>
      <w:pStyle w:val="Antet"/>
      <w:ind w:firstLine="1440"/>
      <w:rPr>
        <w:rFonts w:ascii="Palatino Linotype" w:hAnsi="Palatino Linotype"/>
        <w:b/>
        <w:color w:val="0F243E"/>
        <w:w w:val="99"/>
        <w:sz w:val="26"/>
        <w:szCs w:val="26"/>
        <w:lang w:val="pt-BR"/>
      </w:rPr>
    </w:pPr>
  </w:p>
  <w:p w:rsidR="007C007B" w:rsidRDefault="007C007B" w:rsidP="00935590">
    <w:pPr>
      <w:pStyle w:val="Antet"/>
      <w:ind w:firstLine="1440"/>
      <w:rPr>
        <w:rFonts w:ascii="Palatino Linotype" w:hAnsi="Palatino Linotype"/>
        <w:b/>
        <w:color w:val="0F243E"/>
        <w:w w:val="99"/>
        <w:sz w:val="26"/>
        <w:szCs w:val="26"/>
        <w:lang w:val="pt-BR"/>
      </w:rPr>
    </w:pPr>
  </w:p>
  <w:p w:rsidR="007C007B" w:rsidRPr="00935590" w:rsidRDefault="007C007B" w:rsidP="00114101">
    <w:pPr>
      <w:pStyle w:val="Antet"/>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rsidP="00935590">
    <w:pPr>
      <w:pStyle w:val="Antet"/>
      <w:ind w:firstLine="1440"/>
      <w:rPr>
        <w:rFonts w:ascii="Palatino Linotype" w:hAnsi="Palatino Linotype"/>
        <w:b/>
        <w:color w:val="0F243E"/>
        <w:w w:val="99"/>
        <w:sz w:val="26"/>
        <w:szCs w:val="26"/>
        <w:lang w:val="pt-BR"/>
      </w:rPr>
    </w:pPr>
  </w:p>
  <w:p w:rsidR="007C007B" w:rsidRDefault="007C007B" w:rsidP="00935590">
    <w:pPr>
      <w:pStyle w:val="Antet"/>
      <w:ind w:firstLine="1440"/>
      <w:rPr>
        <w:rFonts w:ascii="Palatino Linotype" w:hAnsi="Palatino Linotype"/>
        <w:b/>
        <w:color w:val="0F243E"/>
        <w:w w:val="99"/>
        <w:sz w:val="26"/>
        <w:szCs w:val="26"/>
        <w:lang w:val="pt-BR"/>
      </w:rPr>
    </w:pPr>
  </w:p>
  <w:p w:rsidR="007C007B" w:rsidRPr="00935590" w:rsidRDefault="007C007B" w:rsidP="00114101">
    <w:pPr>
      <w:pStyle w:val="Antet"/>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rsidP="00935590">
    <w:pPr>
      <w:pStyle w:val="Antet"/>
      <w:ind w:firstLine="1440"/>
      <w:rPr>
        <w:rFonts w:ascii="Palatino Linotype" w:hAnsi="Palatino Linotype"/>
        <w:b/>
        <w:color w:val="0F243E"/>
        <w:w w:val="99"/>
        <w:sz w:val="26"/>
        <w:szCs w:val="26"/>
        <w:lang w:val="pt-BR"/>
      </w:rPr>
    </w:pPr>
  </w:p>
  <w:p w:rsidR="007C007B" w:rsidRDefault="007C007B" w:rsidP="00935590">
    <w:pPr>
      <w:pStyle w:val="Antet"/>
      <w:ind w:firstLine="1440"/>
      <w:rPr>
        <w:rFonts w:ascii="Palatino Linotype" w:hAnsi="Palatino Linotype"/>
        <w:b/>
        <w:color w:val="0F243E"/>
        <w:w w:val="99"/>
        <w:sz w:val="26"/>
        <w:szCs w:val="26"/>
        <w:lang w:val="pt-BR"/>
      </w:rPr>
    </w:pPr>
  </w:p>
  <w:p w:rsidR="007C007B" w:rsidRPr="00935590" w:rsidRDefault="007C007B" w:rsidP="00114101">
    <w:pPr>
      <w:pStyle w:val="Antet"/>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rsidP="00935590">
    <w:pPr>
      <w:pStyle w:val="Antet"/>
      <w:ind w:firstLine="1440"/>
      <w:rPr>
        <w:rFonts w:ascii="Palatino Linotype" w:hAnsi="Palatino Linotype"/>
        <w:b/>
        <w:color w:val="0F243E"/>
        <w:w w:val="99"/>
        <w:sz w:val="26"/>
        <w:szCs w:val="26"/>
        <w:lang w:val="pt-BR"/>
      </w:rPr>
    </w:pPr>
  </w:p>
  <w:p w:rsidR="007C007B" w:rsidRDefault="007C007B" w:rsidP="00935590">
    <w:pPr>
      <w:pStyle w:val="Antet"/>
      <w:ind w:firstLine="1440"/>
      <w:rPr>
        <w:rFonts w:ascii="Palatino Linotype" w:hAnsi="Palatino Linotype"/>
        <w:b/>
        <w:color w:val="0F243E"/>
        <w:w w:val="99"/>
        <w:sz w:val="26"/>
        <w:szCs w:val="26"/>
        <w:lang w:val="pt-BR"/>
      </w:rPr>
    </w:pPr>
  </w:p>
  <w:p w:rsidR="007C007B" w:rsidRPr="00935590" w:rsidRDefault="007C007B" w:rsidP="00114101">
    <w:pPr>
      <w:pStyle w:val="Antet"/>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rsidP="00935590">
    <w:pPr>
      <w:pStyle w:val="Antet"/>
      <w:ind w:firstLine="1440"/>
      <w:rPr>
        <w:rFonts w:ascii="Palatino Linotype" w:hAnsi="Palatino Linotype"/>
        <w:b/>
        <w:color w:val="0F243E"/>
        <w:w w:val="99"/>
        <w:sz w:val="26"/>
        <w:szCs w:val="26"/>
        <w:lang w:val="pt-BR"/>
      </w:rPr>
    </w:pPr>
  </w:p>
  <w:p w:rsidR="007C007B" w:rsidRDefault="007C007B" w:rsidP="00935590">
    <w:pPr>
      <w:pStyle w:val="Antet"/>
      <w:ind w:firstLine="1440"/>
      <w:rPr>
        <w:rFonts w:ascii="Palatino Linotype" w:hAnsi="Palatino Linotype"/>
        <w:b/>
        <w:color w:val="0F243E"/>
        <w:w w:val="99"/>
        <w:sz w:val="26"/>
        <w:szCs w:val="26"/>
        <w:lang w:val="pt-BR"/>
      </w:rPr>
    </w:pPr>
  </w:p>
  <w:p w:rsidR="007C007B" w:rsidRPr="00935590" w:rsidRDefault="007C007B" w:rsidP="00114101">
    <w:pPr>
      <w:pStyle w:val="Antet"/>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rsidP="00935590">
    <w:pPr>
      <w:pStyle w:val="Antet"/>
      <w:ind w:firstLine="1440"/>
      <w:rPr>
        <w:rFonts w:ascii="Palatino Linotype" w:hAnsi="Palatino Linotype"/>
        <w:b/>
        <w:color w:val="0F243E"/>
        <w:w w:val="99"/>
        <w:sz w:val="26"/>
        <w:szCs w:val="26"/>
        <w:lang w:val="pt-BR"/>
      </w:rPr>
    </w:pPr>
  </w:p>
  <w:p w:rsidR="007C007B" w:rsidRDefault="007C007B" w:rsidP="00935590">
    <w:pPr>
      <w:pStyle w:val="Antet"/>
      <w:ind w:firstLine="1440"/>
      <w:rPr>
        <w:rFonts w:ascii="Palatino Linotype" w:hAnsi="Palatino Linotype"/>
        <w:b/>
        <w:color w:val="0F243E"/>
        <w:w w:val="99"/>
        <w:sz w:val="26"/>
        <w:szCs w:val="26"/>
        <w:lang w:val="pt-BR"/>
      </w:rPr>
    </w:pPr>
  </w:p>
  <w:p w:rsidR="007C007B" w:rsidRPr="00935590" w:rsidRDefault="007C007B" w:rsidP="00114101">
    <w:pPr>
      <w:pStyle w:val="Ante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rsidP="00935590">
    <w:pPr>
      <w:pStyle w:val="Antet"/>
      <w:ind w:firstLine="1440"/>
      <w:rPr>
        <w:rFonts w:ascii="Palatino Linotype" w:hAnsi="Palatino Linotype"/>
        <w:b/>
        <w:color w:val="0F243E"/>
        <w:w w:val="99"/>
        <w:sz w:val="26"/>
        <w:szCs w:val="26"/>
        <w:lang w:val="pt-BR"/>
      </w:rPr>
    </w:pPr>
  </w:p>
  <w:p w:rsidR="007C007B" w:rsidRDefault="007C007B" w:rsidP="00935590">
    <w:pPr>
      <w:pStyle w:val="Antet"/>
      <w:ind w:firstLine="1440"/>
      <w:rPr>
        <w:rFonts w:ascii="Palatino Linotype" w:hAnsi="Palatino Linotype"/>
        <w:b/>
        <w:color w:val="0F243E"/>
        <w:w w:val="99"/>
        <w:sz w:val="26"/>
        <w:szCs w:val="26"/>
        <w:lang w:val="pt-BR"/>
      </w:rPr>
    </w:pPr>
  </w:p>
  <w:p w:rsidR="007C007B" w:rsidRPr="00935590" w:rsidRDefault="007C007B" w:rsidP="00114101">
    <w:pPr>
      <w:pStyle w:val="Antet"/>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rsidP="00935590">
    <w:pPr>
      <w:pStyle w:val="Antet"/>
      <w:ind w:firstLine="1440"/>
      <w:rPr>
        <w:rFonts w:ascii="Palatino Linotype" w:hAnsi="Palatino Linotype"/>
        <w:b/>
        <w:color w:val="0F243E"/>
        <w:w w:val="99"/>
        <w:sz w:val="26"/>
        <w:szCs w:val="26"/>
        <w:lang w:val="pt-BR"/>
      </w:rPr>
    </w:pPr>
  </w:p>
  <w:p w:rsidR="007C007B" w:rsidRDefault="007C007B" w:rsidP="00935590">
    <w:pPr>
      <w:pStyle w:val="Antet"/>
      <w:ind w:firstLine="1440"/>
      <w:rPr>
        <w:rFonts w:ascii="Palatino Linotype" w:hAnsi="Palatino Linotype"/>
        <w:b/>
        <w:color w:val="0F243E"/>
        <w:w w:val="99"/>
        <w:sz w:val="26"/>
        <w:szCs w:val="26"/>
        <w:lang w:val="pt-BR"/>
      </w:rPr>
    </w:pPr>
  </w:p>
  <w:p w:rsidR="007C007B" w:rsidRPr="00935590" w:rsidRDefault="007C007B" w:rsidP="00114101">
    <w:pPr>
      <w:pStyle w:val="Antet"/>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rsidP="00935590">
    <w:pPr>
      <w:pStyle w:val="Antet"/>
      <w:ind w:firstLine="1440"/>
      <w:rPr>
        <w:rFonts w:ascii="Palatino Linotype" w:hAnsi="Palatino Linotype"/>
        <w:b/>
        <w:color w:val="0F243E"/>
        <w:w w:val="99"/>
        <w:sz w:val="26"/>
        <w:szCs w:val="26"/>
        <w:lang w:val="pt-BR"/>
      </w:rPr>
    </w:pPr>
  </w:p>
  <w:p w:rsidR="007C007B" w:rsidRDefault="007C007B" w:rsidP="00935590">
    <w:pPr>
      <w:pStyle w:val="Antet"/>
      <w:ind w:firstLine="1440"/>
      <w:rPr>
        <w:rFonts w:ascii="Palatino Linotype" w:hAnsi="Palatino Linotype"/>
        <w:b/>
        <w:color w:val="0F243E"/>
        <w:w w:val="99"/>
        <w:sz w:val="26"/>
        <w:szCs w:val="26"/>
        <w:lang w:val="pt-BR"/>
      </w:rPr>
    </w:pPr>
  </w:p>
  <w:p w:rsidR="007C007B" w:rsidRPr="00935590" w:rsidRDefault="007C007B" w:rsidP="00114101">
    <w:pPr>
      <w:pStyle w:val="Antet"/>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rsidP="00935590">
    <w:pPr>
      <w:pStyle w:val="Antet"/>
      <w:ind w:firstLine="1440"/>
      <w:rPr>
        <w:rFonts w:ascii="Palatino Linotype" w:hAnsi="Palatino Linotype"/>
        <w:b/>
        <w:color w:val="0F243E"/>
        <w:w w:val="99"/>
        <w:sz w:val="26"/>
        <w:szCs w:val="26"/>
        <w:lang w:val="pt-BR"/>
      </w:rPr>
    </w:pPr>
  </w:p>
  <w:p w:rsidR="007C007B" w:rsidRDefault="007C007B" w:rsidP="00935590">
    <w:pPr>
      <w:pStyle w:val="Antet"/>
      <w:ind w:firstLine="1440"/>
      <w:rPr>
        <w:rFonts w:ascii="Palatino Linotype" w:hAnsi="Palatino Linotype"/>
        <w:b/>
        <w:color w:val="0F243E"/>
        <w:w w:val="99"/>
        <w:sz w:val="26"/>
        <w:szCs w:val="26"/>
        <w:lang w:val="pt-BR"/>
      </w:rPr>
    </w:pPr>
  </w:p>
  <w:p w:rsidR="007C007B" w:rsidRPr="00935590" w:rsidRDefault="007C007B" w:rsidP="00114101">
    <w:pPr>
      <w:pStyle w:val="Antet"/>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rsidP="00935590">
    <w:pPr>
      <w:pStyle w:val="Antet"/>
      <w:ind w:firstLine="1440"/>
      <w:rPr>
        <w:rFonts w:ascii="Palatino Linotype" w:hAnsi="Palatino Linotype"/>
        <w:b/>
        <w:color w:val="0F243E"/>
        <w:w w:val="99"/>
        <w:sz w:val="26"/>
        <w:szCs w:val="26"/>
        <w:lang w:val="pt-BR"/>
      </w:rPr>
    </w:pPr>
  </w:p>
  <w:p w:rsidR="007C007B" w:rsidRDefault="007C007B" w:rsidP="00935590">
    <w:pPr>
      <w:pStyle w:val="Antet"/>
      <w:ind w:firstLine="1440"/>
      <w:rPr>
        <w:rFonts w:ascii="Palatino Linotype" w:hAnsi="Palatino Linotype"/>
        <w:b/>
        <w:color w:val="0F243E"/>
        <w:w w:val="99"/>
        <w:sz w:val="26"/>
        <w:szCs w:val="26"/>
        <w:lang w:val="pt-BR"/>
      </w:rPr>
    </w:pPr>
  </w:p>
  <w:p w:rsidR="007C007B" w:rsidRPr="00935590" w:rsidRDefault="007C007B" w:rsidP="00114101">
    <w:pPr>
      <w:pStyle w:val="Antet"/>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rsidP="00935590">
    <w:pPr>
      <w:pStyle w:val="Antet"/>
      <w:ind w:firstLine="1440"/>
      <w:rPr>
        <w:rFonts w:ascii="Palatino Linotype" w:hAnsi="Palatino Linotype"/>
        <w:b/>
        <w:color w:val="0F243E"/>
        <w:w w:val="99"/>
        <w:sz w:val="26"/>
        <w:szCs w:val="26"/>
        <w:lang w:val="pt-BR"/>
      </w:rPr>
    </w:pPr>
  </w:p>
  <w:p w:rsidR="007C007B" w:rsidRDefault="007C007B" w:rsidP="00935590">
    <w:pPr>
      <w:pStyle w:val="Antet"/>
      <w:ind w:firstLine="1440"/>
      <w:rPr>
        <w:rFonts w:ascii="Palatino Linotype" w:hAnsi="Palatino Linotype"/>
        <w:b/>
        <w:color w:val="0F243E"/>
        <w:w w:val="99"/>
        <w:sz w:val="26"/>
        <w:szCs w:val="26"/>
        <w:lang w:val="pt-BR"/>
      </w:rPr>
    </w:pPr>
  </w:p>
  <w:p w:rsidR="007C007B" w:rsidRPr="00935590" w:rsidRDefault="007C007B" w:rsidP="00114101">
    <w:pPr>
      <w:pStyle w:val="Antet"/>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rsidP="00935590">
    <w:pPr>
      <w:pStyle w:val="Antet"/>
      <w:ind w:firstLine="1440"/>
      <w:rPr>
        <w:rFonts w:ascii="Palatino Linotype" w:hAnsi="Palatino Linotype"/>
        <w:b/>
        <w:color w:val="0F243E"/>
        <w:w w:val="99"/>
        <w:sz w:val="26"/>
        <w:szCs w:val="26"/>
        <w:lang w:val="pt-BR"/>
      </w:rPr>
    </w:pPr>
  </w:p>
  <w:p w:rsidR="007C007B" w:rsidRDefault="007C007B" w:rsidP="00935590">
    <w:pPr>
      <w:pStyle w:val="Antet"/>
      <w:ind w:firstLine="1440"/>
      <w:rPr>
        <w:rFonts w:ascii="Palatino Linotype" w:hAnsi="Palatino Linotype"/>
        <w:b/>
        <w:color w:val="0F243E"/>
        <w:w w:val="99"/>
        <w:sz w:val="26"/>
        <w:szCs w:val="26"/>
        <w:lang w:val="pt-BR"/>
      </w:rPr>
    </w:pPr>
  </w:p>
  <w:p w:rsidR="007C007B" w:rsidRPr="00935590" w:rsidRDefault="007C007B" w:rsidP="00114101">
    <w:pPr>
      <w:pStyle w:val="Antet"/>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rsidP="00935590">
    <w:pPr>
      <w:pStyle w:val="Antet"/>
      <w:ind w:firstLine="1440"/>
      <w:rPr>
        <w:rFonts w:ascii="Palatino Linotype" w:hAnsi="Palatino Linotype"/>
        <w:b/>
        <w:color w:val="0F243E"/>
        <w:w w:val="99"/>
        <w:sz w:val="26"/>
        <w:szCs w:val="26"/>
        <w:lang w:val="pt-BR"/>
      </w:rPr>
    </w:pPr>
  </w:p>
  <w:p w:rsidR="007C007B" w:rsidRDefault="007C007B" w:rsidP="00935590">
    <w:pPr>
      <w:pStyle w:val="Antet"/>
      <w:ind w:firstLine="1440"/>
      <w:rPr>
        <w:rFonts w:ascii="Palatino Linotype" w:hAnsi="Palatino Linotype"/>
        <w:b/>
        <w:color w:val="0F243E"/>
        <w:w w:val="99"/>
        <w:sz w:val="26"/>
        <w:szCs w:val="26"/>
        <w:lang w:val="pt-BR"/>
      </w:rPr>
    </w:pPr>
  </w:p>
  <w:p w:rsidR="007C007B" w:rsidRPr="00935590" w:rsidRDefault="007C007B" w:rsidP="00114101">
    <w:pPr>
      <w:pStyle w:val="Antet"/>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rsidP="00935590">
    <w:pPr>
      <w:pStyle w:val="Antet"/>
      <w:ind w:firstLine="1440"/>
      <w:rPr>
        <w:rFonts w:ascii="Palatino Linotype" w:hAnsi="Palatino Linotype"/>
        <w:b/>
        <w:color w:val="0F243E"/>
        <w:w w:val="99"/>
        <w:sz w:val="26"/>
        <w:szCs w:val="26"/>
        <w:lang w:val="pt-BR"/>
      </w:rPr>
    </w:pPr>
  </w:p>
  <w:p w:rsidR="007C007B" w:rsidRDefault="007C007B" w:rsidP="00935590">
    <w:pPr>
      <w:pStyle w:val="Antet"/>
      <w:ind w:firstLine="1440"/>
      <w:rPr>
        <w:rFonts w:ascii="Palatino Linotype" w:hAnsi="Palatino Linotype"/>
        <w:b/>
        <w:color w:val="0F243E"/>
        <w:w w:val="99"/>
        <w:sz w:val="26"/>
        <w:szCs w:val="26"/>
        <w:lang w:val="pt-BR"/>
      </w:rPr>
    </w:pPr>
  </w:p>
  <w:p w:rsidR="007C007B" w:rsidRPr="00935590" w:rsidRDefault="007C007B" w:rsidP="00114101">
    <w:pPr>
      <w:pStyle w:val="Antet"/>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rsidP="00935590">
    <w:pPr>
      <w:pStyle w:val="Antet"/>
      <w:ind w:firstLine="1440"/>
      <w:rPr>
        <w:rFonts w:ascii="Palatino Linotype" w:hAnsi="Palatino Linotype"/>
        <w:b/>
        <w:color w:val="0F243E"/>
        <w:w w:val="99"/>
        <w:sz w:val="26"/>
        <w:szCs w:val="26"/>
        <w:lang w:val="pt-BR"/>
      </w:rPr>
    </w:pPr>
  </w:p>
  <w:p w:rsidR="007C007B" w:rsidRDefault="007C007B" w:rsidP="00935590">
    <w:pPr>
      <w:pStyle w:val="Antet"/>
      <w:ind w:firstLine="1440"/>
      <w:rPr>
        <w:rFonts w:ascii="Palatino Linotype" w:hAnsi="Palatino Linotype"/>
        <w:b/>
        <w:color w:val="0F243E"/>
        <w:w w:val="99"/>
        <w:sz w:val="26"/>
        <w:szCs w:val="26"/>
        <w:lang w:val="pt-BR"/>
      </w:rPr>
    </w:pPr>
  </w:p>
  <w:p w:rsidR="007C007B" w:rsidRPr="00935590" w:rsidRDefault="007C007B" w:rsidP="00114101">
    <w:pPr>
      <w:pStyle w:val="Antet"/>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rsidP="00935590">
    <w:pPr>
      <w:pStyle w:val="Antet"/>
      <w:ind w:firstLine="1440"/>
      <w:rPr>
        <w:rFonts w:ascii="Palatino Linotype" w:hAnsi="Palatino Linotype"/>
        <w:b/>
        <w:color w:val="0F243E"/>
        <w:w w:val="99"/>
        <w:sz w:val="26"/>
        <w:szCs w:val="26"/>
        <w:lang w:val="pt-BR"/>
      </w:rPr>
    </w:pPr>
  </w:p>
  <w:p w:rsidR="007C007B" w:rsidRDefault="007C007B" w:rsidP="00935590">
    <w:pPr>
      <w:pStyle w:val="Antet"/>
      <w:ind w:firstLine="1440"/>
      <w:rPr>
        <w:rFonts w:ascii="Palatino Linotype" w:hAnsi="Palatino Linotype"/>
        <w:b/>
        <w:color w:val="0F243E"/>
        <w:w w:val="99"/>
        <w:sz w:val="26"/>
        <w:szCs w:val="26"/>
        <w:lang w:val="pt-BR"/>
      </w:rPr>
    </w:pPr>
  </w:p>
  <w:p w:rsidR="007C007B" w:rsidRPr="00935590" w:rsidRDefault="007C007B" w:rsidP="00114101">
    <w:pPr>
      <w:pStyle w:val="Ante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rsidP="00935590">
    <w:pPr>
      <w:pStyle w:val="Antet"/>
      <w:ind w:firstLine="1440"/>
      <w:rPr>
        <w:rFonts w:ascii="Palatino Linotype" w:hAnsi="Palatino Linotype"/>
        <w:b/>
        <w:color w:val="0F243E"/>
        <w:w w:val="99"/>
        <w:sz w:val="26"/>
        <w:szCs w:val="26"/>
        <w:lang w:val="pt-BR"/>
      </w:rPr>
    </w:pPr>
  </w:p>
  <w:p w:rsidR="007C007B" w:rsidRDefault="007C007B" w:rsidP="00935590">
    <w:pPr>
      <w:pStyle w:val="Antet"/>
      <w:ind w:firstLine="1440"/>
      <w:rPr>
        <w:rFonts w:ascii="Palatino Linotype" w:hAnsi="Palatino Linotype"/>
        <w:b/>
        <w:color w:val="0F243E"/>
        <w:w w:val="99"/>
        <w:sz w:val="26"/>
        <w:szCs w:val="26"/>
        <w:lang w:val="pt-BR"/>
      </w:rPr>
    </w:pPr>
  </w:p>
  <w:p w:rsidR="007C007B" w:rsidRPr="00935590" w:rsidRDefault="007C007B" w:rsidP="00114101">
    <w:pPr>
      <w:pStyle w:val="Antet"/>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rsidP="00935590">
    <w:pPr>
      <w:pStyle w:val="Antet"/>
      <w:ind w:firstLine="1440"/>
      <w:rPr>
        <w:rFonts w:ascii="Palatino Linotype" w:hAnsi="Palatino Linotype"/>
        <w:b/>
        <w:color w:val="0F243E"/>
        <w:w w:val="99"/>
        <w:sz w:val="26"/>
        <w:szCs w:val="26"/>
        <w:lang w:val="pt-BR"/>
      </w:rPr>
    </w:pPr>
  </w:p>
  <w:p w:rsidR="007C007B" w:rsidRDefault="007C007B" w:rsidP="00935590">
    <w:pPr>
      <w:pStyle w:val="Antet"/>
      <w:ind w:firstLine="1440"/>
      <w:rPr>
        <w:rFonts w:ascii="Palatino Linotype" w:hAnsi="Palatino Linotype"/>
        <w:b/>
        <w:color w:val="0F243E"/>
        <w:w w:val="99"/>
        <w:sz w:val="26"/>
        <w:szCs w:val="26"/>
        <w:lang w:val="pt-BR"/>
      </w:rPr>
    </w:pPr>
  </w:p>
  <w:p w:rsidR="007C007B" w:rsidRPr="00935590" w:rsidRDefault="007C007B" w:rsidP="00114101">
    <w:pPr>
      <w:pStyle w:val="Antet"/>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rsidP="00935590">
    <w:pPr>
      <w:pStyle w:val="Antet"/>
      <w:ind w:firstLine="1440"/>
      <w:rPr>
        <w:rFonts w:ascii="Palatino Linotype" w:hAnsi="Palatino Linotype"/>
        <w:b/>
        <w:color w:val="0F243E"/>
        <w:w w:val="99"/>
        <w:sz w:val="26"/>
        <w:szCs w:val="26"/>
        <w:lang w:val="pt-BR"/>
      </w:rPr>
    </w:pPr>
  </w:p>
  <w:p w:rsidR="007C007B" w:rsidRDefault="007C007B" w:rsidP="00935590">
    <w:pPr>
      <w:pStyle w:val="Antet"/>
      <w:ind w:firstLine="1440"/>
      <w:rPr>
        <w:rFonts w:ascii="Palatino Linotype" w:hAnsi="Palatino Linotype"/>
        <w:b/>
        <w:color w:val="0F243E"/>
        <w:w w:val="99"/>
        <w:sz w:val="26"/>
        <w:szCs w:val="26"/>
        <w:lang w:val="pt-BR"/>
      </w:rPr>
    </w:pPr>
  </w:p>
  <w:p w:rsidR="007C007B" w:rsidRPr="00935590" w:rsidRDefault="007C007B" w:rsidP="00114101">
    <w:pPr>
      <w:pStyle w:val="Antet"/>
    </w:pP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rsidP="00935590">
    <w:pPr>
      <w:pStyle w:val="Antet"/>
      <w:ind w:firstLine="1440"/>
      <w:rPr>
        <w:rFonts w:ascii="Palatino Linotype" w:hAnsi="Palatino Linotype"/>
        <w:b/>
        <w:color w:val="0F243E"/>
        <w:w w:val="99"/>
        <w:sz w:val="26"/>
        <w:szCs w:val="26"/>
        <w:lang w:val="pt-BR"/>
      </w:rPr>
    </w:pPr>
  </w:p>
  <w:p w:rsidR="007C007B" w:rsidRDefault="007C007B" w:rsidP="00935590">
    <w:pPr>
      <w:pStyle w:val="Antet"/>
      <w:ind w:firstLine="1440"/>
      <w:rPr>
        <w:rFonts w:ascii="Palatino Linotype" w:hAnsi="Palatino Linotype"/>
        <w:b/>
        <w:color w:val="0F243E"/>
        <w:w w:val="99"/>
        <w:sz w:val="26"/>
        <w:szCs w:val="26"/>
        <w:lang w:val="pt-BR"/>
      </w:rPr>
    </w:pPr>
  </w:p>
  <w:p w:rsidR="007C007B" w:rsidRPr="00935590" w:rsidRDefault="007C007B" w:rsidP="00114101">
    <w:pPr>
      <w:pStyle w:val="Antet"/>
    </w:pP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rsidP="00935590">
    <w:pPr>
      <w:pStyle w:val="Antet"/>
      <w:ind w:firstLine="1440"/>
      <w:rPr>
        <w:rFonts w:ascii="Palatino Linotype" w:hAnsi="Palatino Linotype"/>
        <w:b/>
        <w:color w:val="0F243E"/>
        <w:w w:val="99"/>
        <w:sz w:val="26"/>
        <w:szCs w:val="26"/>
        <w:lang w:val="pt-BR"/>
      </w:rPr>
    </w:pPr>
  </w:p>
  <w:p w:rsidR="007C007B" w:rsidRDefault="007C007B" w:rsidP="00935590">
    <w:pPr>
      <w:pStyle w:val="Antet"/>
      <w:ind w:firstLine="1440"/>
      <w:rPr>
        <w:rFonts w:ascii="Palatino Linotype" w:hAnsi="Palatino Linotype"/>
        <w:b/>
        <w:color w:val="0F243E"/>
        <w:w w:val="99"/>
        <w:sz w:val="26"/>
        <w:szCs w:val="26"/>
        <w:lang w:val="pt-BR"/>
      </w:rPr>
    </w:pPr>
  </w:p>
  <w:p w:rsidR="007C007B" w:rsidRPr="00935590" w:rsidRDefault="007C007B" w:rsidP="00114101">
    <w:pPr>
      <w:pStyle w:val="Antet"/>
    </w:pP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rsidP="00935590">
    <w:pPr>
      <w:pStyle w:val="Antet"/>
      <w:ind w:firstLine="1440"/>
      <w:rPr>
        <w:rFonts w:ascii="Palatino Linotype" w:hAnsi="Palatino Linotype"/>
        <w:b/>
        <w:color w:val="0F243E"/>
        <w:w w:val="99"/>
        <w:sz w:val="26"/>
        <w:szCs w:val="26"/>
        <w:lang w:val="pt-BR"/>
      </w:rPr>
    </w:pPr>
  </w:p>
  <w:p w:rsidR="007C007B" w:rsidRDefault="007C007B" w:rsidP="00935590">
    <w:pPr>
      <w:pStyle w:val="Antet"/>
      <w:ind w:firstLine="1440"/>
      <w:rPr>
        <w:rFonts w:ascii="Palatino Linotype" w:hAnsi="Palatino Linotype"/>
        <w:b/>
        <w:color w:val="0F243E"/>
        <w:w w:val="99"/>
        <w:sz w:val="26"/>
        <w:szCs w:val="26"/>
        <w:lang w:val="pt-BR"/>
      </w:rPr>
    </w:pPr>
  </w:p>
  <w:p w:rsidR="007C007B" w:rsidRPr="00935590" w:rsidRDefault="007C007B" w:rsidP="00114101">
    <w:pPr>
      <w:pStyle w:val="Antet"/>
    </w:pP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rsidP="00935590">
    <w:pPr>
      <w:pStyle w:val="Antet"/>
      <w:ind w:firstLine="1440"/>
      <w:rPr>
        <w:rFonts w:ascii="Palatino Linotype" w:hAnsi="Palatino Linotype"/>
        <w:b/>
        <w:color w:val="0F243E"/>
        <w:w w:val="99"/>
        <w:sz w:val="26"/>
        <w:szCs w:val="26"/>
        <w:lang w:val="pt-BR"/>
      </w:rPr>
    </w:pPr>
  </w:p>
  <w:p w:rsidR="007C007B" w:rsidRDefault="007C007B" w:rsidP="00935590">
    <w:pPr>
      <w:pStyle w:val="Antet"/>
      <w:ind w:firstLine="1440"/>
      <w:rPr>
        <w:rFonts w:ascii="Palatino Linotype" w:hAnsi="Palatino Linotype"/>
        <w:b/>
        <w:color w:val="0F243E"/>
        <w:w w:val="99"/>
        <w:sz w:val="26"/>
        <w:szCs w:val="26"/>
        <w:lang w:val="pt-BR"/>
      </w:rPr>
    </w:pPr>
  </w:p>
  <w:p w:rsidR="007C007B" w:rsidRPr="00935590" w:rsidRDefault="007C007B" w:rsidP="00114101">
    <w:pPr>
      <w:pStyle w:val="Antet"/>
    </w:pP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rsidP="00935590">
    <w:pPr>
      <w:pStyle w:val="Antet"/>
      <w:ind w:firstLine="1440"/>
      <w:rPr>
        <w:rFonts w:ascii="Palatino Linotype" w:hAnsi="Palatino Linotype"/>
        <w:b/>
        <w:color w:val="0F243E"/>
        <w:w w:val="99"/>
        <w:sz w:val="26"/>
        <w:szCs w:val="26"/>
        <w:lang w:val="pt-BR"/>
      </w:rPr>
    </w:pPr>
  </w:p>
  <w:p w:rsidR="007C007B" w:rsidRDefault="007C007B" w:rsidP="00935590">
    <w:pPr>
      <w:pStyle w:val="Antet"/>
      <w:ind w:firstLine="1440"/>
      <w:rPr>
        <w:rFonts w:ascii="Palatino Linotype" w:hAnsi="Palatino Linotype"/>
        <w:b/>
        <w:color w:val="0F243E"/>
        <w:w w:val="99"/>
        <w:sz w:val="26"/>
        <w:szCs w:val="26"/>
        <w:lang w:val="pt-BR"/>
      </w:rPr>
    </w:pPr>
  </w:p>
  <w:p w:rsidR="007C007B" w:rsidRPr="00935590" w:rsidRDefault="007C007B" w:rsidP="00114101">
    <w:pPr>
      <w:pStyle w:val="Antet"/>
    </w:pP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rsidP="00935590">
    <w:pPr>
      <w:pStyle w:val="Antet"/>
      <w:ind w:firstLine="1440"/>
      <w:rPr>
        <w:rFonts w:ascii="Palatino Linotype" w:hAnsi="Palatino Linotype"/>
        <w:b/>
        <w:color w:val="0F243E"/>
        <w:w w:val="99"/>
        <w:sz w:val="26"/>
        <w:szCs w:val="26"/>
        <w:lang w:val="pt-BR"/>
      </w:rPr>
    </w:pPr>
  </w:p>
  <w:p w:rsidR="007C007B" w:rsidRDefault="007C007B" w:rsidP="00935590">
    <w:pPr>
      <w:pStyle w:val="Antet"/>
      <w:ind w:firstLine="1440"/>
      <w:rPr>
        <w:rFonts w:ascii="Palatino Linotype" w:hAnsi="Palatino Linotype"/>
        <w:b/>
        <w:color w:val="0F243E"/>
        <w:w w:val="99"/>
        <w:sz w:val="26"/>
        <w:szCs w:val="26"/>
        <w:lang w:val="pt-BR"/>
      </w:rPr>
    </w:pPr>
  </w:p>
  <w:p w:rsidR="007C007B" w:rsidRPr="00935590" w:rsidRDefault="007C007B" w:rsidP="00114101">
    <w:pPr>
      <w:pStyle w:val="Antet"/>
    </w:pP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rsidP="00935590">
    <w:pPr>
      <w:pStyle w:val="Antet"/>
      <w:ind w:firstLine="1440"/>
      <w:rPr>
        <w:rFonts w:ascii="Palatino Linotype" w:hAnsi="Palatino Linotype"/>
        <w:b/>
        <w:color w:val="0F243E"/>
        <w:w w:val="99"/>
        <w:sz w:val="26"/>
        <w:szCs w:val="26"/>
        <w:lang w:val="pt-BR"/>
      </w:rPr>
    </w:pPr>
  </w:p>
  <w:p w:rsidR="007C007B" w:rsidRDefault="007C007B" w:rsidP="00935590">
    <w:pPr>
      <w:pStyle w:val="Antet"/>
      <w:ind w:firstLine="1440"/>
      <w:rPr>
        <w:rFonts w:ascii="Palatino Linotype" w:hAnsi="Palatino Linotype"/>
        <w:b/>
        <w:color w:val="0F243E"/>
        <w:w w:val="99"/>
        <w:sz w:val="26"/>
        <w:szCs w:val="26"/>
        <w:lang w:val="pt-BR"/>
      </w:rPr>
    </w:pPr>
  </w:p>
  <w:p w:rsidR="007C007B" w:rsidRPr="00935590" w:rsidRDefault="007C007B" w:rsidP="00114101">
    <w:pPr>
      <w:pStyle w:val="Antet"/>
    </w:pP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rsidP="00935590">
    <w:pPr>
      <w:pStyle w:val="Antet"/>
      <w:ind w:firstLine="1440"/>
      <w:rPr>
        <w:rFonts w:ascii="Palatino Linotype" w:hAnsi="Palatino Linotype"/>
        <w:b/>
        <w:color w:val="0F243E"/>
        <w:w w:val="99"/>
        <w:sz w:val="26"/>
        <w:szCs w:val="26"/>
        <w:lang w:val="pt-BR"/>
      </w:rPr>
    </w:pPr>
  </w:p>
  <w:p w:rsidR="007C007B" w:rsidRDefault="007C007B" w:rsidP="00935590">
    <w:pPr>
      <w:pStyle w:val="Antet"/>
      <w:ind w:firstLine="1440"/>
      <w:rPr>
        <w:rFonts w:ascii="Palatino Linotype" w:hAnsi="Palatino Linotype"/>
        <w:b/>
        <w:color w:val="0F243E"/>
        <w:w w:val="99"/>
        <w:sz w:val="26"/>
        <w:szCs w:val="26"/>
        <w:lang w:val="pt-BR"/>
      </w:rPr>
    </w:pPr>
  </w:p>
  <w:p w:rsidR="007C007B" w:rsidRPr="00935590" w:rsidRDefault="007C007B" w:rsidP="00114101">
    <w:pPr>
      <w:pStyle w:val="Ante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rsidP="00935590">
    <w:pPr>
      <w:pStyle w:val="Antet"/>
      <w:ind w:firstLine="1440"/>
      <w:rPr>
        <w:rFonts w:ascii="Palatino Linotype" w:hAnsi="Palatino Linotype"/>
        <w:b/>
        <w:color w:val="0F243E"/>
        <w:w w:val="99"/>
        <w:sz w:val="26"/>
        <w:szCs w:val="26"/>
        <w:lang w:val="pt-BR"/>
      </w:rPr>
    </w:pPr>
  </w:p>
  <w:p w:rsidR="007C007B" w:rsidRDefault="007C007B" w:rsidP="00935590">
    <w:pPr>
      <w:pStyle w:val="Antet"/>
      <w:ind w:firstLine="1440"/>
      <w:rPr>
        <w:rFonts w:ascii="Palatino Linotype" w:hAnsi="Palatino Linotype"/>
        <w:b/>
        <w:color w:val="0F243E"/>
        <w:w w:val="99"/>
        <w:sz w:val="26"/>
        <w:szCs w:val="26"/>
        <w:lang w:val="pt-BR"/>
      </w:rPr>
    </w:pPr>
  </w:p>
  <w:p w:rsidR="007C007B" w:rsidRPr="00935590" w:rsidRDefault="007C007B" w:rsidP="00114101">
    <w:pPr>
      <w:pStyle w:val="Antet"/>
    </w:pP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rsidP="00935590">
    <w:pPr>
      <w:pStyle w:val="Antet"/>
      <w:ind w:firstLine="1440"/>
      <w:rPr>
        <w:rFonts w:ascii="Palatino Linotype" w:hAnsi="Palatino Linotype"/>
        <w:b/>
        <w:color w:val="0F243E"/>
        <w:w w:val="99"/>
        <w:sz w:val="26"/>
        <w:szCs w:val="26"/>
        <w:lang w:val="pt-BR"/>
      </w:rPr>
    </w:pPr>
  </w:p>
  <w:p w:rsidR="007C007B" w:rsidRDefault="007C007B" w:rsidP="00935590">
    <w:pPr>
      <w:pStyle w:val="Antet"/>
      <w:ind w:firstLine="1440"/>
      <w:rPr>
        <w:rFonts w:ascii="Palatino Linotype" w:hAnsi="Palatino Linotype"/>
        <w:b/>
        <w:color w:val="0F243E"/>
        <w:w w:val="99"/>
        <w:sz w:val="26"/>
        <w:szCs w:val="26"/>
        <w:lang w:val="pt-BR"/>
      </w:rPr>
    </w:pPr>
  </w:p>
  <w:p w:rsidR="007C007B" w:rsidRPr="00935590" w:rsidRDefault="007C007B" w:rsidP="00114101">
    <w:pPr>
      <w:pStyle w:val="Antet"/>
    </w:pP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rsidP="00935590">
    <w:pPr>
      <w:pStyle w:val="Antet"/>
      <w:ind w:firstLine="1440"/>
      <w:rPr>
        <w:rFonts w:ascii="Palatino Linotype" w:hAnsi="Palatino Linotype"/>
        <w:b/>
        <w:color w:val="0F243E"/>
        <w:w w:val="99"/>
        <w:sz w:val="26"/>
        <w:szCs w:val="26"/>
        <w:lang w:val="pt-BR"/>
      </w:rPr>
    </w:pPr>
  </w:p>
  <w:p w:rsidR="007C007B" w:rsidRDefault="007C007B" w:rsidP="00935590">
    <w:pPr>
      <w:pStyle w:val="Antet"/>
      <w:ind w:firstLine="1440"/>
      <w:rPr>
        <w:rFonts w:ascii="Palatino Linotype" w:hAnsi="Palatino Linotype"/>
        <w:b/>
        <w:color w:val="0F243E"/>
        <w:w w:val="99"/>
        <w:sz w:val="26"/>
        <w:szCs w:val="26"/>
        <w:lang w:val="pt-BR"/>
      </w:rPr>
    </w:pPr>
  </w:p>
  <w:p w:rsidR="007C007B" w:rsidRPr="00935590" w:rsidRDefault="007C007B" w:rsidP="00114101">
    <w:pPr>
      <w:pStyle w:val="Antet"/>
    </w:pP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rsidP="00935590">
    <w:pPr>
      <w:pStyle w:val="Antet"/>
      <w:ind w:firstLine="1440"/>
      <w:rPr>
        <w:rFonts w:ascii="Palatino Linotype" w:hAnsi="Palatino Linotype"/>
        <w:b/>
        <w:color w:val="0F243E"/>
        <w:w w:val="99"/>
        <w:sz w:val="26"/>
        <w:szCs w:val="26"/>
        <w:lang w:val="pt-BR"/>
      </w:rPr>
    </w:pPr>
  </w:p>
  <w:p w:rsidR="007C007B" w:rsidRDefault="007C007B" w:rsidP="00935590">
    <w:pPr>
      <w:pStyle w:val="Antet"/>
      <w:ind w:firstLine="1440"/>
      <w:rPr>
        <w:rFonts w:ascii="Palatino Linotype" w:hAnsi="Palatino Linotype"/>
        <w:b/>
        <w:color w:val="0F243E"/>
        <w:w w:val="99"/>
        <w:sz w:val="26"/>
        <w:szCs w:val="26"/>
        <w:lang w:val="pt-BR"/>
      </w:rPr>
    </w:pPr>
  </w:p>
  <w:p w:rsidR="007C007B" w:rsidRPr="00935590" w:rsidRDefault="007C007B" w:rsidP="00114101">
    <w:pPr>
      <w:pStyle w:val="Antet"/>
    </w:pP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rsidP="00935590">
    <w:pPr>
      <w:pStyle w:val="Antet"/>
      <w:ind w:firstLine="1440"/>
      <w:rPr>
        <w:rFonts w:ascii="Palatino Linotype" w:hAnsi="Palatino Linotype"/>
        <w:b/>
        <w:color w:val="0F243E"/>
        <w:w w:val="99"/>
        <w:sz w:val="26"/>
        <w:szCs w:val="26"/>
        <w:lang w:val="pt-BR"/>
      </w:rPr>
    </w:pPr>
  </w:p>
  <w:p w:rsidR="007C007B" w:rsidRDefault="007C007B" w:rsidP="00935590">
    <w:pPr>
      <w:pStyle w:val="Antet"/>
      <w:ind w:firstLine="1440"/>
      <w:rPr>
        <w:rFonts w:ascii="Palatino Linotype" w:hAnsi="Palatino Linotype"/>
        <w:b/>
        <w:color w:val="0F243E"/>
        <w:w w:val="99"/>
        <w:sz w:val="26"/>
        <w:szCs w:val="26"/>
        <w:lang w:val="pt-BR"/>
      </w:rPr>
    </w:pPr>
  </w:p>
  <w:p w:rsidR="007C007B" w:rsidRPr="00935590" w:rsidRDefault="007C007B" w:rsidP="00114101">
    <w:pPr>
      <w:pStyle w:val="Antet"/>
    </w:pP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4101" w:rsidRDefault="00114101" w:rsidP="00935590">
    <w:pPr>
      <w:pStyle w:val="Antet"/>
      <w:ind w:firstLine="1440"/>
      <w:rPr>
        <w:rFonts w:ascii="Palatino Linotype" w:hAnsi="Palatino Linotype"/>
        <w:b/>
        <w:color w:val="0F243E"/>
        <w:w w:val="99"/>
        <w:sz w:val="26"/>
        <w:szCs w:val="26"/>
        <w:lang w:val="pt-BR"/>
      </w:rPr>
    </w:pPr>
  </w:p>
  <w:p w:rsidR="00114101" w:rsidRDefault="00114101" w:rsidP="00935590">
    <w:pPr>
      <w:pStyle w:val="Antet"/>
      <w:ind w:firstLine="1440"/>
      <w:rPr>
        <w:rFonts w:ascii="Palatino Linotype" w:hAnsi="Palatino Linotype"/>
        <w:b/>
        <w:color w:val="0F243E"/>
        <w:w w:val="99"/>
        <w:sz w:val="26"/>
        <w:szCs w:val="26"/>
        <w:lang w:val="pt-BR"/>
      </w:rPr>
    </w:pPr>
  </w:p>
  <w:p w:rsidR="00FC5003" w:rsidRPr="00935590" w:rsidRDefault="00FC5003" w:rsidP="00114101">
    <w:pPr>
      <w:pStyle w:val="Antet"/>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rsidP="00935590">
    <w:pPr>
      <w:pStyle w:val="Antet"/>
      <w:ind w:firstLine="1440"/>
      <w:rPr>
        <w:rFonts w:ascii="Palatino Linotype" w:hAnsi="Palatino Linotype"/>
        <w:b/>
        <w:color w:val="0F243E"/>
        <w:w w:val="99"/>
        <w:sz w:val="26"/>
        <w:szCs w:val="26"/>
        <w:lang w:val="pt-BR"/>
      </w:rPr>
    </w:pPr>
  </w:p>
  <w:p w:rsidR="007C007B" w:rsidRDefault="007C007B" w:rsidP="00935590">
    <w:pPr>
      <w:pStyle w:val="Antet"/>
      <w:ind w:firstLine="1440"/>
      <w:rPr>
        <w:rFonts w:ascii="Palatino Linotype" w:hAnsi="Palatino Linotype"/>
        <w:b/>
        <w:color w:val="0F243E"/>
        <w:w w:val="99"/>
        <w:sz w:val="26"/>
        <w:szCs w:val="26"/>
        <w:lang w:val="pt-BR"/>
      </w:rPr>
    </w:pPr>
  </w:p>
  <w:p w:rsidR="007C007B" w:rsidRPr="00935590" w:rsidRDefault="007C007B" w:rsidP="00114101">
    <w:pPr>
      <w:pStyle w:val="Antet"/>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rsidP="00935590">
    <w:pPr>
      <w:pStyle w:val="Antet"/>
      <w:ind w:firstLine="1440"/>
      <w:rPr>
        <w:rFonts w:ascii="Palatino Linotype" w:hAnsi="Palatino Linotype"/>
        <w:b/>
        <w:color w:val="0F243E"/>
        <w:w w:val="99"/>
        <w:sz w:val="26"/>
        <w:szCs w:val="26"/>
        <w:lang w:val="pt-BR"/>
      </w:rPr>
    </w:pPr>
  </w:p>
  <w:p w:rsidR="007C007B" w:rsidRDefault="007C007B" w:rsidP="00935590">
    <w:pPr>
      <w:pStyle w:val="Antet"/>
      <w:ind w:firstLine="1440"/>
      <w:rPr>
        <w:rFonts w:ascii="Palatino Linotype" w:hAnsi="Palatino Linotype"/>
        <w:b/>
        <w:color w:val="0F243E"/>
        <w:w w:val="99"/>
        <w:sz w:val="26"/>
        <w:szCs w:val="26"/>
        <w:lang w:val="pt-BR"/>
      </w:rPr>
    </w:pPr>
  </w:p>
  <w:p w:rsidR="007C007B" w:rsidRPr="00935590" w:rsidRDefault="007C007B" w:rsidP="00114101">
    <w:pPr>
      <w:pStyle w:val="Antet"/>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07B" w:rsidRDefault="007C007B" w:rsidP="00935590">
    <w:pPr>
      <w:pStyle w:val="Antet"/>
      <w:ind w:firstLine="1440"/>
      <w:rPr>
        <w:rFonts w:ascii="Palatino Linotype" w:hAnsi="Palatino Linotype"/>
        <w:b/>
        <w:color w:val="0F243E"/>
        <w:w w:val="99"/>
        <w:sz w:val="26"/>
        <w:szCs w:val="26"/>
        <w:lang w:val="pt-BR"/>
      </w:rPr>
    </w:pPr>
  </w:p>
  <w:p w:rsidR="007C007B" w:rsidRDefault="007C007B" w:rsidP="00935590">
    <w:pPr>
      <w:pStyle w:val="Antet"/>
      <w:ind w:firstLine="1440"/>
      <w:rPr>
        <w:rFonts w:ascii="Palatino Linotype" w:hAnsi="Palatino Linotype"/>
        <w:b/>
        <w:color w:val="0F243E"/>
        <w:w w:val="99"/>
        <w:sz w:val="26"/>
        <w:szCs w:val="26"/>
        <w:lang w:val="pt-BR"/>
      </w:rPr>
    </w:pPr>
  </w:p>
  <w:p w:rsidR="007C007B" w:rsidRPr="00935590" w:rsidRDefault="007C007B" w:rsidP="00114101">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91B22"/>
    <w:multiLevelType w:val="hybridMultilevel"/>
    <w:tmpl w:val="6F269344"/>
    <w:lvl w:ilvl="0" w:tplc="C1AA2694">
      <w:start w:val="1"/>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1E1BEF"/>
    <w:multiLevelType w:val="hybridMultilevel"/>
    <w:tmpl w:val="3416BD4C"/>
    <w:lvl w:ilvl="0" w:tplc="CB4A7836">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
    <w:nsid w:val="03D35BF4"/>
    <w:multiLevelType w:val="hybridMultilevel"/>
    <w:tmpl w:val="29C00170"/>
    <w:lvl w:ilvl="0" w:tplc="859C2C06">
      <w:start w:val="1"/>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
    <w:nsid w:val="043A4A03"/>
    <w:multiLevelType w:val="hybridMultilevel"/>
    <w:tmpl w:val="E46E0076"/>
    <w:lvl w:ilvl="0" w:tplc="04180011">
      <w:start w:val="1"/>
      <w:numFmt w:val="decimal"/>
      <w:lvlText w:val="%1)"/>
      <w:lvlJc w:val="left"/>
      <w:pPr>
        <w:tabs>
          <w:tab w:val="num" w:pos="1800"/>
        </w:tabs>
        <w:ind w:left="1800" w:hanging="360"/>
      </w:p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4">
    <w:nsid w:val="064E0741"/>
    <w:multiLevelType w:val="hybridMultilevel"/>
    <w:tmpl w:val="1F22D450"/>
    <w:lvl w:ilvl="0" w:tplc="49F0030C">
      <w:start w:val="10"/>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14F51EBA"/>
    <w:multiLevelType w:val="hybridMultilevel"/>
    <w:tmpl w:val="BE2C22C8"/>
    <w:lvl w:ilvl="0" w:tplc="0418000F">
      <w:start w:val="1"/>
      <w:numFmt w:val="decimal"/>
      <w:lvlText w:val="%1."/>
      <w:lvlJc w:val="left"/>
      <w:pPr>
        <w:tabs>
          <w:tab w:val="num" w:pos="720"/>
        </w:tabs>
        <w:ind w:left="720" w:hanging="360"/>
      </w:pPr>
    </w:lvl>
    <w:lvl w:ilvl="1" w:tplc="04180001">
      <w:start w:val="1"/>
      <w:numFmt w:val="bullet"/>
      <w:lvlText w:val=""/>
      <w:lvlJc w:val="left"/>
      <w:pPr>
        <w:tabs>
          <w:tab w:val="num" w:pos="1440"/>
        </w:tabs>
        <w:ind w:left="1440" w:hanging="360"/>
      </w:pPr>
      <w:rPr>
        <w:rFonts w:ascii="Symbol" w:hAnsi="Symbol" w:hint="default"/>
      </w:rPr>
    </w:lvl>
    <w:lvl w:ilvl="2" w:tplc="0418000F">
      <w:start w:val="1"/>
      <w:numFmt w:val="decimal"/>
      <w:lvlText w:val="%3."/>
      <w:lvlJc w:val="left"/>
      <w:pPr>
        <w:tabs>
          <w:tab w:val="num" w:pos="2340"/>
        </w:tabs>
        <w:ind w:left="234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6">
    <w:nsid w:val="23DF5409"/>
    <w:multiLevelType w:val="hybridMultilevel"/>
    <w:tmpl w:val="7BD038F4"/>
    <w:lvl w:ilvl="0" w:tplc="C888B028">
      <w:start w:val="1"/>
      <w:numFmt w:val="upperRoman"/>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2A9D04E1"/>
    <w:multiLevelType w:val="hybridMultilevel"/>
    <w:tmpl w:val="2CA87A1A"/>
    <w:lvl w:ilvl="0" w:tplc="9EE6823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2AF95DB6"/>
    <w:multiLevelType w:val="hybridMultilevel"/>
    <w:tmpl w:val="5AB414E8"/>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21E35FE"/>
    <w:multiLevelType w:val="hybridMultilevel"/>
    <w:tmpl w:val="FA96DCBE"/>
    <w:lvl w:ilvl="0" w:tplc="04180001">
      <w:start w:val="1"/>
      <w:numFmt w:val="bullet"/>
      <w:lvlText w:val=""/>
      <w:lvlJc w:val="left"/>
      <w:pPr>
        <w:tabs>
          <w:tab w:val="num" w:pos="1080"/>
        </w:tabs>
        <w:ind w:left="1080" w:hanging="360"/>
      </w:pPr>
      <w:rPr>
        <w:rFonts w:ascii="Symbol" w:hAnsi="Symbol"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10">
    <w:nsid w:val="4D3419A3"/>
    <w:multiLevelType w:val="hybridMultilevel"/>
    <w:tmpl w:val="2FA893D0"/>
    <w:lvl w:ilvl="0" w:tplc="12188002">
      <w:start w:val="1"/>
      <w:numFmt w:val="decimal"/>
      <w:lvlText w:val="%1."/>
      <w:lvlJc w:val="left"/>
      <w:pPr>
        <w:ind w:left="1845" w:hanging="112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5188243F"/>
    <w:multiLevelType w:val="hybridMultilevel"/>
    <w:tmpl w:val="4F3071B0"/>
    <w:lvl w:ilvl="0" w:tplc="CADCF2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6776747A"/>
    <w:multiLevelType w:val="hybridMultilevel"/>
    <w:tmpl w:val="CC4AEAC8"/>
    <w:lvl w:ilvl="0" w:tplc="C3228F9C">
      <w:start w:val="1"/>
      <w:numFmt w:val="decimal"/>
      <w:lvlText w:val="%1."/>
      <w:lvlJc w:val="left"/>
      <w:pPr>
        <w:tabs>
          <w:tab w:val="num" w:pos="1635"/>
        </w:tabs>
        <w:ind w:left="1635" w:hanging="915"/>
      </w:pPr>
      <w:rPr>
        <w:rFonts w:hint="default"/>
        <w:sz w:val="20"/>
        <w:szCs w:val="2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69E42FE8"/>
    <w:multiLevelType w:val="hybridMultilevel"/>
    <w:tmpl w:val="152A58B6"/>
    <w:lvl w:ilvl="0" w:tplc="0409000B">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nsid w:val="7FD847DB"/>
    <w:multiLevelType w:val="hybridMultilevel"/>
    <w:tmpl w:val="088AD8A2"/>
    <w:lvl w:ilvl="0" w:tplc="C26AFDA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abstractNumId w:val="11"/>
  </w:num>
  <w:num w:numId="2">
    <w:abstractNumId w:val="10"/>
  </w:num>
  <w:num w:numId="3">
    <w:abstractNumId w:val="0"/>
  </w:num>
  <w:num w:numId="4">
    <w:abstractNumId w:val="7"/>
  </w:num>
  <w:num w:numId="5">
    <w:abstractNumId w:val="12"/>
  </w:num>
  <w:num w:numId="6">
    <w:abstractNumId w:val="13"/>
  </w:num>
  <w:num w:numId="7">
    <w:abstractNumId w:val="2"/>
  </w:num>
  <w:num w:numId="8">
    <w:abstractNumId w:val="14"/>
  </w:num>
  <w:num w:numId="9">
    <w:abstractNumId w:val="8"/>
  </w:num>
  <w:num w:numId="10">
    <w:abstractNumId w:val="1"/>
  </w:num>
  <w:num w:numId="11">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hideGrammaticalErrors/>
  <w:attachedTemplate r:id="rId1"/>
  <w:doNotTrackMoves/>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160F0"/>
    <w:rsid w:val="00002654"/>
    <w:rsid w:val="000042F6"/>
    <w:rsid w:val="000104BE"/>
    <w:rsid w:val="000111E1"/>
    <w:rsid w:val="00012B20"/>
    <w:rsid w:val="00013783"/>
    <w:rsid w:val="000145B4"/>
    <w:rsid w:val="00023712"/>
    <w:rsid w:val="00023C32"/>
    <w:rsid w:val="00026E38"/>
    <w:rsid w:val="0003027C"/>
    <w:rsid w:val="00031280"/>
    <w:rsid w:val="00031DBF"/>
    <w:rsid w:val="00032CE5"/>
    <w:rsid w:val="00042183"/>
    <w:rsid w:val="00043951"/>
    <w:rsid w:val="00046708"/>
    <w:rsid w:val="00060FEF"/>
    <w:rsid w:val="00062181"/>
    <w:rsid w:val="00073344"/>
    <w:rsid w:val="0008184F"/>
    <w:rsid w:val="00083860"/>
    <w:rsid w:val="000902EB"/>
    <w:rsid w:val="000A0CE7"/>
    <w:rsid w:val="000A1AD2"/>
    <w:rsid w:val="000A1BDF"/>
    <w:rsid w:val="000A58FB"/>
    <w:rsid w:val="000B032C"/>
    <w:rsid w:val="000B23D5"/>
    <w:rsid w:val="000B3EDC"/>
    <w:rsid w:val="000B40AA"/>
    <w:rsid w:val="000B5183"/>
    <w:rsid w:val="000C40CE"/>
    <w:rsid w:val="000C5293"/>
    <w:rsid w:val="000C5790"/>
    <w:rsid w:val="000D5337"/>
    <w:rsid w:val="000E01A7"/>
    <w:rsid w:val="000F0A7E"/>
    <w:rsid w:val="000F1AAC"/>
    <w:rsid w:val="000F486B"/>
    <w:rsid w:val="000F5755"/>
    <w:rsid w:val="00100334"/>
    <w:rsid w:val="00105765"/>
    <w:rsid w:val="00114101"/>
    <w:rsid w:val="00122DF6"/>
    <w:rsid w:val="00126349"/>
    <w:rsid w:val="00127882"/>
    <w:rsid w:val="001361FC"/>
    <w:rsid w:val="001414C6"/>
    <w:rsid w:val="001422C6"/>
    <w:rsid w:val="0014645E"/>
    <w:rsid w:val="001503F3"/>
    <w:rsid w:val="00150BBA"/>
    <w:rsid w:val="00152D66"/>
    <w:rsid w:val="0015404D"/>
    <w:rsid w:val="001562AD"/>
    <w:rsid w:val="00156312"/>
    <w:rsid w:val="00162CBF"/>
    <w:rsid w:val="0016432C"/>
    <w:rsid w:val="00167D8F"/>
    <w:rsid w:val="001712B4"/>
    <w:rsid w:val="0017412E"/>
    <w:rsid w:val="001751E4"/>
    <w:rsid w:val="00177274"/>
    <w:rsid w:val="00187235"/>
    <w:rsid w:val="00187BF2"/>
    <w:rsid w:val="001A0327"/>
    <w:rsid w:val="001A48A5"/>
    <w:rsid w:val="001A495B"/>
    <w:rsid w:val="001A584F"/>
    <w:rsid w:val="001C3174"/>
    <w:rsid w:val="001C4EBA"/>
    <w:rsid w:val="001C7DCD"/>
    <w:rsid w:val="001D6D46"/>
    <w:rsid w:val="001D73FC"/>
    <w:rsid w:val="001E55A2"/>
    <w:rsid w:val="001F03E6"/>
    <w:rsid w:val="001F5C0A"/>
    <w:rsid w:val="00200712"/>
    <w:rsid w:val="0020097F"/>
    <w:rsid w:val="00202D70"/>
    <w:rsid w:val="00202ECC"/>
    <w:rsid w:val="00203026"/>
    <w:rsid w:val="0020313F"/>
    <w:rsid w:val="0020699C"/>
    <w:rsid w:val="002110FD"/>
    <w:rsid w:val="002115DB"/>
    <w:rsid w:val="00212A35"/>
    <w:rsid w:val="00213B82"/>
    <w:rsid w:val="0021496E"/>
    <w:rsid w:val="0021674B"/>
    <w:rsid w:val="00220CD6"/>
    <w:rsid w:val="00223503"/>
    <w:rsid w:val="00227390"/>
    <w:rsid w:val="00235340"/>
    <w:rsid w:val="00236D17"/>
    <w:rsid w:val="002416C2"/>
    <w:rsid w:val="002440A7"/>
    <w:rsid w:val="00254BBB"/>
    <w:rsid w:val="00256E2D"/>
    <w:rsid w:val="00257E73"/>
    <w:rsid w:val="00267540"/>
    <w:rsid w:val="0027462A"/>
    <w:rsid w:val="00275567"/>
    <w:rsid w:val="002756C1"/>
    <w:rsid w:val="00281E1E"/>
    <w:rsid w:val="0028562B"/>
    <w:rsid w:val="00286271"/>
    <w:rsid w:val="00293C46"/>
    <w:rsid w:val="00293EA6"/>
    <w:rsid w:val="00296353"/>
    <w:rsid w:val="002A5659"/>
    <w:rsid w:val="002A61DC"/>
    <w:rsid w:val="002B57CF"/>
    <w:rsid w:val="002B66CB"/>
    <w:rsid w:val="002C27F6"/>
    <w:rsid w:val="002C3B1F"/>
    <w:rsid w:val="002C60AA"/>
    <w:rsid w:val="002D3B34"/>
    <w:rsid w:val="002D56C4"/>
    <w:rsid w:val="002D63D8"/>
    <w:rsid w:val="002D71B1"/>
    <w:rsid w:val="002E0EEF"/>
    <w:rsid w:val="002F2A27"/>
    <w:rsid w:val="00300BE1"/>
    <w:rsid w:val="00303F0F"/>
    <w:rsid w:val="00304EEC"/>
    <w:rsid w:val="00306783"/>
    <w:rsid w:val="003131C9"/>
    <w:rsid w:val="003227DB"/>
    <w:rsid w:val="00325650"/>
    <w:rsid w:val="0032629F"/>
    <w:rsid w:val="0033340B"/>
    <w:rsid w:val="00341D16"/>
    <w:rsid w:val="003421A9"/>
    <w:rsid w:val="00352197"/>
    <w:rsid w:val="00355E5D"/>
    <w:rsid w:val="00360E69"/>
    <w:rsid w:val="00361EF9"/>
    <w:rsid w:val="0036493B"/>
    <w:rsid w:val="00365621"/>
    <w:rsid w:val="003656EB"/>
    <w:rsid w:val="00365E7E"/>
    <w:rsid w:val="0037240A"/>
    <w:rsid w:val="00391B60"/>
    <w:rsid w:val="003A4131"/>
    <w:rsid w:val="003A5DD7"/>
    <w:rsid w:val="003B320A"/>
    <w:rsid w:val="003B7455"/>
    <w:rsid w:val="003D25EE"/>
    <w:rsid w:val="003D2853"/>
    <w:rsid w:val="003D3100"/>
    <w:rsid w:val="003D363E"/>
    <w:rsid w:val="003E24AA"/>
    <w:rsid w:val="003E5428"/>
    <w:rsid w:val="003F2347"/>
    <w:rsid w:val="003F506F"/>
    <w:rsid w:val="003F55E5"/>
    <w:rsid w:val="0040000F"/>
    <w:rsid w:val="0040063A"/>
    <w:rsid w:val="004032E4"/>
    <w:rsid w:val="00404E80"/>
    <w:rsid w:val="004055F4"/>
    <w:rsid w:val="0040590B"/>
    <w:rsid w:val="00406E9A"/>
    <w:rsid w:val="00410B9E"/>
    <w:rsid w:val="0041314C"/>
    <w:rsid w:val="0042120F"/>
    <w:rsid w:val="004217EF"/>
    <w:rsid w:val="00421CED"/>
    <w:rsid w:val="00422805"/>
    <w:rsid w:val="00424B89"/>
    <w:rsid w:val="00425264"/>
    <w:rsid w:val="00434589"/>
    <w:rsid w:val="004363AE"/>
    <w:rsid w:val="00436AA1"/>
    <w:rsid w:val="004408FD"/>
    <w:rsid w:val="00440D63"/>
    <w:rsid w:val="0044242F"/>
    <w:rsid w:val="00453289"/>
    <w:rsid w:val="004574C4"/>
    <w:rsid w:val="004623C6"/>
    <w:rsid w:val="0046413B"/>
    <w:rsid w:val="0046440B"/>
    <w:rsid w:val="004710C0"/>
    <w:rsid w:val="00484819"/>
    <w:rsid w:val="004861F6"/>
    <w:rsid w:val="00486DDC"/>
    <w:rsid w:val="00491194"/>
    <w:rsid w:val="00492F5D"/>
    <w:rsid w:val="0049307C"/>
    <w:rsid w:val="0049457F"/>
    <w:rsid w:val="004A17AE"/>
    <w:rsid w:val="004A564B"/>
    <w:rsid w:val="004B52A5"/>
    <w:rsid w:val="004B6591"/>
    <w:rsid w:val="004B79B7"/>
    <w:rsid w:val="004B7D51"/>
    <w:rsid w:val="004C1060"/>
    <w:rsid w:val="004C6310"/>
    <w:rsid w:val="004D05FC"/>
    <w:rsid w:val="004D0B25"/>
    <w:rsid w:val="004D1A76"/>
    <w:rsid w:val="004D5A4A"/>
    <w:rsid w:val="004E3008"/>
    <w:rsid w:val="004E34E1"/>
    <w:rsid w:val="00501302"/>
    <w:rsid w:val="00514BA5"/>
    <w:rsid w:val="00515470"/>
    <w:rsid w:val="00517D99"/>
    <w:rsid w:val="00536031"/>
    <w:rsid w:val="0053687B"/>
    <w:rsid w:val="005429E4"/>
    <w:rsid w:val="00543968"/>
    <w:rsid w:val="00557F80"/>
    <w:rsid w:val="0056189C"/>
    <w:rsid w:val="0056492B"/>
    <w:rsid w:val="00564F1B"/>
    <w:rsid w:val="00571BEA"/>
    <w:rsid w:val="00573B7E"/>
    <w:rsid w:val="00573CEA"/>
    <w:rsid w:val="00575300"/>
    <w:rsid w:val="0057739A"/>
    <w:rsid w:val="005776DF"/>
    <w:rsid w:val="0058216B"/>
    <w:rsid w:val="0059380D"/>
    <w:rsid w:val="00594597"/>
    <w:rsid w:val="005A0C3E"/>
    <w:rsid w:val="005A400B"/>
    <w:rsid w:val="005A4B58"/>
    <w:rsid w:val="005A655D"/>
    <w:rsid w:val="005B0120"/>
    <w:rsid w:val="005B062F"/>
    <w:rsid w:val="005D0750"/>
    <w:rsid w:val="005D1C7E"/>
    <w:rsid w:val="005D3A9B"/>
    <w:rsid w:val="005D4DCE"/>
    <w:rsid w:val="005D76E1"/>
    <w:rsid w:val="005E5BFC"/>
    <w:rsid w:val="005E769B"/>
    <w:rsid w:val="005E7D7C"/>
    <w:rsid w:val="005F0F15"/>
    <w:rsid w:val="005F5406"/>
    <w:rsid w:val="00603F62"/>
    <w:rsid w:val="00606A63"/>
    <w:rsid w:val="00620D10"/>
    <w:rsid w:val="00621CC4"/>
    <w:rsid w:val="00622A4D"/>
    <w:rsid w:val="00623620"/>
    <w:rsid w:val="00633819"/>
    <w:rsid w:val="00635D56"/>
    <w:rsid w:val="006415D2"/>
    <w:rsid w:val="00646EC1"/>
    <w:rsid w:val="00650316"/>
    <w:rsid w:val="006546B6"/>
    <w:rsid w:val="00654A84"/>
    <w:rsid w:val="0066031D"/>
    <w:rsid w:val="006614AF"/>
    <w:rsid w:val="006615DB"/>
    <w:rsid w:val="00667A68"/>
    <w:rsid w:val="00671CC7"/>
    <w:rsid w:val="00672643"/>
    <w:rsid w:val="00674DE5"/>
    <w:rsid w:val="00675CD1"/>
    <w:rsid w:val="006816CE"/>
    <w:rsid w:val="00685D2E"/>
    <w:rsid w:val="00692151"/>
    <w:rsid w:val="006958E6"/>
    <w:rsid w:val="00696106"/>
    <w:rsid w:val="006A1644"/>
    <w:rsid w:val="006A784C"/>
    <w:rsid w:val="006A7CB9"/>
    <w:rsid w:val="006B053A"/>
    <w:rsid w:val="006B16AC"/>
    <w:rsid w:val="006B17AB"/>
    <w:rsid w:val="006B4D21"/>
    <w:rsid w:val="006C4014"/>
    <w:rsid w:val="006D3E03"/>
    <w:rsid w:val="006D4E00"/>
    <w:rsid w:val="006E773F"/>
    <w:rsid w:val="006F3D72"/>
    <w:rsid w:val="006F433E"/>
    <w:rsid w:val="006F682A"/>
    <w:rsid w:val="006F6A98"/>
    <w:rsid w:val="00710DD0"/>
    <w:rsid w:val="007130D9"/>
    <w:rsid w:val="00721251"/>
    <w:rsid w:val="0072179A"/>
    <w:rsid w:val="007229C5"/>
    <w:rsid w:val="00723C69"/>
    <w:rsid w:val="0072608A"/>
    <w:rsid w:val="00730F0C"/>
    <w:rsid w:val="00733033"/>
    <w:rsid w:val="0073381B"/>
    <w:rsid w:val="00735AE4"/>
    <w:rsid w:val="007461B3"/>
    <w:rsid w:val="00747022"/>
    <w:rsid w:val="00747B39"/>
    <w:rsid w:val="0076317C"/>
    <w:rsid w:val="00773E09"/>
    <w:rsid w:val="00774485"/>
    <w:rsid w:val="00774D2F"/>
    <w:rsid w:val="00781B16"/>
    <w:rsid w:val="00783756"/>
    <w:rsid w:val="00785167"/>
    <w:rsid w:val="00793860"/>
    <w:rsid w:val="00793F6A"/>
    <w:rsid w:val="00795958"/>
    <w:rsid w:val="007969EE"/>
    <w:rsid w:val="00797D7E"/>
    <w:rsid w:val="007A79FC"/>
    <w:rsid w:val="007B06B6"/>
    <w:rsid w:val="007B4E5A"/>
    <w:rsid w:val="007C007B"/>
    <w:rsid w:val="007C3447"/>
    <w:rsid w:val="007D2D54"/>
    <w:rsid w:val="007D53E8"/>
    <w:rsid w:val="007E3C55"/>
    <w:rsid w:val="007E3F77"/>
    <w:rsid w:val="007E6414"/>
    <w:rsid w:val="007F0FD5"/>
    <w:rsid w:val="007F3C6F"/>
    <w:rsid w:val="007F4392"/>
    <w:rsid w:val="00800A5C"/>
    <w:rsid w:val="00802E35"/>
    <w:rsid w:val="0081155D"/>
    <w:rsid w:val="008158DE"/>
    <w:rsid w:val="00815DE3"/>
    <w:rsid w:val="008201F4"/>
    <w:rsid w:val="00822645"/>
    <w:rsid w:val="00832E2D"/>
    <w:rsid w:val="00836063"/>
    <w:rsid w:val="008369F9"/>
    <w:rsid w:val="00841911"/>
    <w:rsid w:val="00841CFD"/>
    <w:rsid w:val="00842DDD"/>
    <w:rsid w:val="00850D7D"/>
    <w:rsid w:val="00853B63"/>
    <w:rsid w:val="008602FE"/>
    <w:rsid w:val="00863455"/>
    <w:rsid w:val="00865127"/>
    <w:rsid w:val="008757D2"/>
    <w:rsid w:val="00877BDB"/>
    <w:rsid w:val="00880B07"/>
    <w:rsid w:val="00882DF5"/>
    <w:rsid w:val="00884F4F"/>
    <w:rsid w:val="008858AA"/>
    <w:rsid w:val="00886C39"/>
    <w:rsid w:val="00891688"/>
    <w:rsid w:val="00891CD0"/>
    <w:rsid w:val="00891E0F"/>
    <w:rsid w:val="0089297C"/>
    <w:rsid w:val="0089334B"/>
    <w:rsid w:val="00897666"/>
    <w:rsid w:val="008A51D7"/>
    <w:rsid w:val="008B0DB9"/>
    <w:rsid w:val="008B14B6"/>
    <w:rsid w:val="008B63A1"/>
    <w:rsid w:val="008C0D00"/>
    <w:rsid w:val="008C1DF3"/>
    <w:rsid w:val="008C4244"/>
    <w:rsid w:val="008C4B19"/>
    <w:rsid w:val="008D3022"/>
    <w:rsid w:val="008D34F2"/>
    <w:rsid w:val="008D4C0C"/>
    <w:rsid w:val="008D54E6"/>
    <w:rsid w:val="008D71DA"/>
    <w:rsid w:val="008F13D9"/>
    <w:rsid w:val="008F2AFC"/>
    <w:rsid w:val="008F3C0F"/>
    <w:rsid w:val="00901309"/>
    <w:rsid w:val="00901819"/>
    <w:rsid w:val="00901CBA"/>
    <w:rsid w:val="00901FA5"/>
    <w:rsid w:val="00903A6E"/>
    <w:rsid w:val="00903DA1"/>
    <w:rsid w:val="00911997"/>
    <w:rsid w:val="00911F31"/>
    <w:rsid w:val="00916447"/>
    <w:rsid w:val="00916962"/>
    <w:rsid w:val="009224D3"/>
    <w:rsid w:val="009260DA"/>
    <w:rsid w:val="009342CE"/>
    <w:rsid w:val="00934BD1"/>
    <w:rsid w:val="00935590"/>
    <w:rsid w:val="00935C50"/>
    <w:rsid w:val="00940845"/>
    <w:rsid w:val="00944601"/>
    <w:rsid w:val="0094485B"/>
    <w:rsid w:val="009456FB"/>
    <w:rsid w:val="009458AF"/>
    <w:rsid w:val="00956286"/>
    <w:rsid w:val="00956F96"/>
    <w:rsid w:val="009602F1"/>
    <w:rsid w:val="009603AC"/>
    <w:rsid w:val="00960E09"/>
    <w:rsid w:val="009630F6"/>
    <w:rsid w:val="009659F1"/>
    <w:rsid w:val="009727CA"/>
    <w:rsid w:val="009738E4"/>
    <w:rsid w:val="00973C04"/>
    <w:rsid w:val="00977422"/>
    <w:rsid w:val="00984CD8"/>
    <w:rsid w:val="0098666E"/>
    <w:rsid w:val="00991767"/>
    <w:rsid w:val="009A0278"/>
    <w:rsid w:val="009A0299"/>
    <w:rsid w:val="009A48ED"/>
    <w:rsid w:val="009A5BDD"/>
    <w:rsid w:val="009A6F4F"/>
    <w:rsid w:val="009A7506"/>
    <w:rsid w:val="009A7B55"/>
    <w:rsid w:val="009B3B2F"/>
    <w:rsid w:val="009B46A3"/>
    <w:rsid w:val="009B6D47"/>
    <w:rsid w:val="009B74A3"/>
    <w:rsid w:val="009B761C"/>
    <w:rsid w:val="009C1141"/>
    <w:rsid w:val="009C2D2C"/>
    <w:rsid w:val="009C45B7"/>
    <w:rsid w:val="009C65D5"/>
    <w:rsid w:val="009C7C35"/>
    <w:rsid w:val="009D1B41"/>
    <w:rsid w:val="009D2C85"/>
    <w:rsid w:val="009D67DE"/>
    <w:rsid w:val="009D751A"/>
    <w:rsid w:val="009E4558"/>
    <w:rsid w:val="009E4B7C"/>
    <w:rsid w:val="009E53CE"/>
    <w:rsid w:val="009E5A76"/>
    <w:rsid w:val="009E5B24"/>
    <w:rsid w:val="009F1EEB"/>
    <w:rsid w:val="009F4418"/>
    <w:rsid w:val="009F652F"/>
    <w:rsid w:val="009F6B1F"/>
    <w:rsid w:val="00A005C5"/>
    <w:rsid w:val="00A07D76"/>
    <w:rsid w:val="00A100D4"/>
    <w:rsid w:val="00A1162A"/>
    <w:rsid w:val="00A160CD"/>
    <w:rsid w:val="00A1726B"/>
    <w:rsid w:val="00A21384"/>
    <w:rsid w:val="00A26550"/>
    <w:rsid w:val="00A2799B"/>
    <w:rsid w:val="00A27F0D"/>
    <w:rsid w:val="00A32098"/>
    <w:rsid w:val="00A3472D"/>
    <w:rsid w:val="00A36CE3"/>
    <w:rsid w:val="00A4133A"/>
    <w:rsid w:val="00A5578D"/>
    <w:rsid w:val="00A623A9"/>
    <w:rsid w:val="00A64C15"/>
    <w:rsid w:val="00A673AA"/>
    <w:rsid w:val="00A67858"/>
    <w:rsid w:val="00A67A1D"/>
    <w:rsid w:val="00A7084B"/>
    <w:rsid w:val="00A711D5"/>
    <w:rsid w:val="00A7125A"/>
    <w:rsid w:val="00A714B8"/>
    <w:rsid w:val="00A73316"/>
    <w:rsid w:val="00A950B5"/>
    <w:rsid w:val="00AA3273"/>
    <w:rsid w:val="00AA3330"/>
    <w:rsid w:val="00AC73C2"/>
    <w:rsid w:val="00AC7DE3"/>
    <w:rsid w:val="00AD0419"/>
    <w:rsid w:val="00AD433A"/>
    <w:rsid w:val="00AE551E"/>
    <w:rsid w:val="00AE7ED8"/>
    <w:rsid w:val="00AF0184"/>
    <w:rsid w:val="00AF3086"/>
    <w:rsid w:val="00AF6F34"/>
    <w:rsid w:val="00B0496E"/>
    <w:rsid w:val="00B04A19"/>
    <w:rsid w:val="00B05F1F"/>
    <w:rsid w:val="00B06EF6"/>
    <w:rsid w:val="00B07CCA"/>
    <w:rsid w:val="00B13CDD"/>
    <w:rsid w:val="00B15548"/>
    <w:rsid w:val="00B23C6D"/>
    <w:rsid w:val="00B32315"/>
    <w:rsid w:val="00B32F19"/>
    <w:rsid w:val="00B340C4"/>
    <w:rsid w:val="00B37A9C"/>
    <w:rsid w:val="00B409C2"/>
    <w:rsid w:val="00B40BA1"/>
    <w:rsid w:val="00B416F5"/>
    <w:rsid w:val="00B41DFB"/>
    <w:rsid w:val="00B4380D"/>
    <w:rsid w:val="00B46651"/>
    <w:rsid w:val="00B46D16"/>
    <w:rsid w:val="00B51CCF"/>
    <w:rsid w:val="00B53366"/>
    <w:rsid w:val="00B65D94"/>
    <w:rsid w:val="00B74BC4"/>
    <w:rsid w:val="00B81E6D"/>
    <w:rsid w:val="00B83CA2"/>
    <w:rsid w:val="00B8436C"/>
    <w:rsid w:val="00B97C77"/>
    <w:rsid w:val="00BB004B"/>
    <w:rsid w:val="00BB6BC3"/>
    <w:rsid w:val="00BB7419"/>
    <w:rsid w:val="00BB7C90"/>
    <w:rsid w:val="00BB7F38"/>
    <w:rsid w:val="00BC3092"/>
    <w:rsid w:val="00BC687A"/>
    <w:rsid w:val="00BC68B4"/>
    <w:rsid w:val="00BD026E"/>
    <w:rsid w:val="00BD11AA"/>
    <w:rsid w:val="00BD2F1B"/>
    <w:rsid w:val="00BD56E9"/>
    <w:rsid w:val="00BF2C0C"/>
    <w:rsid w:val="00BF3081"/>
    <w:rsid w:val="00BF3A49"/>
    <w:rsid w:val="00BF553D"/>
    <w:rsid w:val="00C00FE5"/>
    <w:rsid w:val="00C025E4"/>
    <w:rsid w:val="00C046EA"/>
    <w:rsid w:val="00C05E27"/>
    <w:rsid w:val="00C07F8E"/>
    <w:rsid w:val="00C121B9"/>
    <w:rsid w:val="00C1605C"/>
    <w:rsid w:val="00C22751"/>
    <w:rsid w:val="00C26F89"/>
    <w:rsid w:val="00C356D8"/>
    <w:rsid w:val="00C42E83"/>
    <w:rsid w:val="00C42F42"/>
    <w:rsid w:val="00C460F6"/>
    <w:rsid w:val="00C512B9"/>
    <w:rsid w:val="00C51BF4"/>
    <w:rsid w:val="00C52F72"/>
    <w:rsid w:val="00C57D4A"/>
    <w:rsid w:val="00C60644"/>
    <w:rsid w:val="00C632C3"/>
    <w:rsid w:val="00C632F8"/>
    <w:rsid w:val="00C65B45"/>
    <w:rsid w:val="00C6794E"/>
    <w:rsid w:val="00C745B5"/>
    <w:rsid w:val="00C81BB1"/>
    <w:rsid w:val="00C82CA6"/>
    <w:rsid w:val="00C84EF8"/>
    <w:rsid w:val="00C851A3"/>
    <w:rsid w:val="00C863BF"/>
    <w:rsid w:val="00C9543A"/>
    <w:rsid w:val="00C95EBB"/>
    <w:rsid w:val="00C96498"/>
    <w:rsid w:val="00CA1528"/>
    <w:rsid w:val="00CA396F"/>
    <w:rsid w:val="00CA50FB"/>
    <w:rsid w:val="00CA6436"/>
    <w:rsid w:val="00CA6C36"/>
    <w:rsid w:val="00CA70C8"/>
    <w:rsid w:val="00CA7168"/>
    <w:rsid w:val="00CA75BC"/>
    <w:rsid w:val="00CA7609"/>
    <w:rsid w:val="00CB3EF5"/>
    <w:rsid w:val="00CB56C2"/>
    <w:rsid w:val="00CC0331"/>
    <w:rsid w:val="00CC1872"/>
    <w:rsid w:val="00CC4907"/>
    <w:rsid w:val="00CD13C8"/>
    <w:rsid w:val="00CD281B"/>
    <w:rsid w:val="00CD7B4B"/>
    <w:rsid w:val="00CE16FF"/>
    <w:rsid w:val="00CE36FE"/>
    <w:rsid w:val="00D000ED"/>
    <w:rsid w:val="00D007CF"/>
    <w:rsid w:val="00D0556B"/>
    <w:rsid w:val="00D106E0"/>
    <w:rsid w:val="00D10941"/>
    <w:rsid w:val="00D16F21"/>
    <w:rsid w:val="00D2304E"/>
    <w:rsid w:val="00D31807"/>
    <w:rsid w:val="00D348AC"/>
    <w:rsid w:val="00D35089"/>
    <w:rsid w:val="00D36563"/>
    <w:rsid w:val="00D4041E"/>
    <w:rsid w:val="00D43C92"/>
    <w:rsid w:val="00D44190"/>
    <w:rsid w:val="00D469F7"/>
    <w:rsid w:val="00D50D13"/>
    <w:rsid w:val="00D51BA2"/>
    <w:rsid w:val="00D5250A"/>
    <w:rsid w:val="00D570B0"/>
    <w:rsid w:val="00D6417B"/>
    <w:rsid w:val="00D67049"/>
    <w:rsid w:val="00D745AE"/>
    <w:rsid w:val="00D772DD"/>
    <w:rsid w:val="00D84AE4"/>
    <w:rsid w:val="00D85759"/>
    <w:rsid w:val="00D94196"/>
    <w:rsid w:val="00D94902"/>
    <w:rsid w:val="00DB5980"/>
    <w:rsid w:val="00DC13F9"/>
    <w:rsid w:val="00DD320F"/>
    <w:rsid w:val="00DD3D1A"/>
    <w:rsid w:val="00DD6D57"/>
    <w:rsid w:val="00DE1290"/>
    <w:rsid w:val="00DF0720"/>
    <w:rsid w:val="00DF4146"/>
    <w:rsid w:val="00E03B09"/>
    <w:rsid w:val="00E053BD"/>
    <w:rsid w:val="00E15713"/>
    <w:rsid w:val="00E160F0"/>
    <w:rsid w:val="00E17663"/>
    <w:rsid w:val="00E23719"/>
    <w:rsid w:val="00E2554D"/>
    <w:rsid w:val="00E25996"/>
    <w:rsid w:val="00E321B5"/>
    <w:rsid w:val="00E353FE"/>
    <w:rsid w:val="00E43C50"/>
    <w:rsid w:val="00E50FC0"/>
    <w:rsid w:val="00E510F6"/>
    <w:rsid w:val="00E55ACB"/>
    <w:rsid w:val="00E5784C"/>
    <w:rsid w:val="00E57DFE"/>
    <w:rsid w:val="00E6005D"/>
    <w:rsid w:val="00E604BB"/>
    <w:rsid w:val="00E61917"/>
    <w:rsid w:val="00E61BFD"/>
    <w:rsid w:val="00E67150"/>
    <w:rsid w:val="00E716A6"/>
    <w:rsid w:val="00E74336"/>
    <w:rsid w:val="00E74B52"/>
    <w:rsid w:val="00E76938"/>
    <w:rsid w:val="00E82E3E"/>
    <w:rsid w:val="00E831ED"/>
    <w:rsid w:val="00E93406"/>
    <w:rsid w:val="00E93F91"/>
    <w:rsid w:val="00E97B9C"/>
    <w:rsid w:val="00EA0379"/>
    <w:rsid w:val="00EB0777"/>
    <w:rsid w:val="00EC0122"/>
    <w:rsid w:val="00EC0A4E"/>
    <w:rsid w:val="00EC0E85"/>
    <w:rsid w:val="00EC2FFF"/>
    <w:rsid w:val="00EC7D0C"/>
    <w:rsid w:val="00ED2011"/>
    <w:rsid w:val="00ED2723"/>
    <w:rsid w:val="00ED2D18"/>
    <w:rsid w:val="00ED3FCC"/>
    <w:rsid w:val="00EF324C"/>
    <w:rsid w:val="00F121A5"/>
    <w:rsid w:val="00F143D1"/>
    <w:rsid w:val="00F1638C"/>
    <w:rsid w:val="00F229C6"/>
    <w:rsid w:val="00F24D79"/>
    <w:rsid w:val="00F25A8A"/>
    <w:rsid w:val="00F2657D"/>
    <w:rsid w:val="00F27E88"/>
    <w:rsid w:val="00F30AEC"/>
    <w:rsid w:val="00F316E0"/>
    <w:rsid w:val="00F33703"/>
    <w:rsid w:val="00F37781"/>
    <w:rsid w:val="00F4023D"/>
    <w:rsid w:val="00F43A63"/>
    <w:rsid w:val="00F5241C"/>
    <w:rsid w:val="00F53948"/>
    <w:rsid w:val="00F53C45"/>
    <w:rsid w:val="00F53CD9"/>
    <w:rsid w:val="00F611E4"/>
    <w:rsid w:val="00F64F8A"/>
    <w:rsid w:val="00F7058D"/>
    <w:rsid w:val="00F70771"/>
    <w:rsid w:val="00F74423"/>
    <w:rsid w:val="00F82E40"/>
    <w:rsid w:val="00F878F6"/>
    <w:rsid w:val="00F87AE9"/>
    <w:rsid w:val="00F9167F"/>
    <w:rsid w:val="00F92EF2"/>
    <w:rsid w:val="00FA08A7"/>
    <w:rsid w:val="00FB23E2"/>
    <w:rsid w:val="00FB3953"/>
    <w:rsid w:val="00FB5C49"/>
    <w:rsid w:val="00FB74C7"/>
    <w:rsid w:val="00FC16A4"/>
    <w:rsid w:val="00FC20CE"/>
    <w:rsid w:val="00FC5003"/>
    <w:rsid w:val="00FC5E70"/>
    <w:rsid w:val="00FC5ECB"/>
    <w:rsid w:val="00FD0082"/>
    <w:rsid w:val="00FD50FF"/>
    <w:rsid w:val="00FD6541"/>
    <w:rsid w:val="00FD6DF0"/>
    <w:rsid w:val="00FD74E1"/>
    <w:rsid w:val="00FE15BE"/>
    <w:rsid w:val="00FE7493"/>
    <w:rsid w:val="00FF6910"/>
    <w:rsid w:val="00FF73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032C"/>
    <w:pPr>
      <w:spacing w:after="200" w:line="276" w:lineRule="auto"/>
    </w:pPr>
    <w:rPr>
      <w:sz w:val="22"/>
      <w:szCs w:val="22"/>
      <w:lang w:val="ro-RO"/>
    </w:rPr>
  </w:style>
  <w:style w:type="paragraph" w:styleId="Titlu1">
    <w:name w:val="heading 1"/>
    <w:basedOn w:val="Normal"/>
    <w:next w:val="Normal"/>
    <w:link w:val="Titlu1Caracter"/>
    <w:qFormat/>
    <w:rsid w:val="00667A68"/>
    <w:pPr>
      <w:keepNext/>
      <w:spacing w:after="0" w:line="240" w:lineRule="auto"/>
      <w:jc w:val="center"/>
      <w:outlineLvl w:val="0"/>
    </w:pPr>
    <w:rPr>
      <w:rFonts w:ascii="Times New Roman" w:eastAsia="Times New Roman" w:hAnsi="Times New Roman"/>
      <w:sz w:val="24"/>
      <w:szCs w:val="20"/>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E160F0"/>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E160F0"/>
  </w:style>
  <w:style w:type="paragraph" w:styleId="Subsol">
    <w:name w:val="footer"/>
    <w:basedOn w:val="Normal"/>
    <w:link w:val="SubsolCaracter"/>
    <w:uiPriority w:val="99"/>
    <w:unhideWhenUsed/>
    <w:rsid w:val="00E160F0"/>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E160F0"/>
  </w:style>
  <w:style w:type="paragraph" w:styleId="TextnBalon">
    <w:name w:val="Balloon Text"/>
    <w:basedOn w:val="Normal"/>
    <w:link w:val="TextnBalonCaracter"/>
    <w:uiPriority w:val="99"/>
    <w:semiHidden/>
    <w:unhideWhenUsed/>
    <w:rsid w:val="00E160F0"/>
    <w:pPr>
      <w:spacing w:after="0" w:line="240" w:lineRule="auto"/>
    </w:pPr>
    <w:rPr>
      <w:rFonts w:ascii="Tahoma" w:hAnsi="Tahoma"/>
      <w:sz w:val="16"/>
      <w:szCs w:val="16"/>
      <w:lang w:val="x-none" w:eastAsia="x-none"/>
    </w:rPr>
  </w:style>
  <w:style w:type="character" w:customStyle="1" w:styleId="TextnBalonCaracter">
    <w:name w:val="Text în Balon Caracter"/>
    <w:link w:val="TextnBalon"/>
    <w:uiPriority w:val="99"/>
    <w:semiHidden/>
    <w:rsid w:val="00E160F0"/>
    <w:rPr>
      <w:rFonts w:ascii="Tahoma" w:hAnsi="Tahoma" w:cs="Tahoma"/>
      <w:sz w:val="16"/>
      <w:szCs w:val="16"/>
    </w:rPr>
  </w:style>
  <w:style w:type="paragraph" w:styleId="NormalWeb">
    <w:name w:val="Normal (Web)"/>
    <w:basedOn w:val="Normal"/>
    <w:uiPriority w:val="99"/>
    <w:rsid w:val="00202D70"/>
    <w:pPr>
      <w:spacing w:after="0" w:line="240" w:lineRule="auto"/>
    </w:pPr>
    <w:rPr>
      <w:rFonts w:ascii="Times New Roman" w:eastAsia="Times New Roman" w:hAnsi="Times New Roman"/>
      <w:sz w:val="24"/>
      <w:szCs w:val="24"/>
    </w:rPr>
  </w:style>
  <w:style w:type="character" w:styleId="Hyperlink">
    <w:name w:val="Hyperlink"/>
    <w:uiPriority w:val="99"/>
    <w:unhideWhenUsed/>
    <w:rsid w:val="00D772DD"/>
    <w:rPr>
      <w:color w:val="0000FF"/>
      <w:u w:val="single"/>
    </w:rPr>
  </w:style>
  <w:style w:type="table" w:styleId="GrilTabel">
    <w:name w:val="Table Grid"/>
    <w:basedOn w:val="TabelNormal"/>
    <w:uiPriority w:val="59"/>
    <w:rsid w:val="003227DB"/>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itlu1Caracter">
    <w:name w:val="Titlu 1 Caracter"/>
    <w:link w:val="Titlu1"/>
    <w:rsid w:val="00667A68"/>
    <w:rPr>
      <w:rFonts w:ascii="Times New Roman" w:eastAsia="Times New Roman" w:hAnsi="Times New Roman"/>
      <w:sz w:val="24"/>
      <w:lang w:val="ro-RO" w:eastAsia="ro-RO"/>
    </w:rPr>
  </w:style>
  <w:style w:type="character" w:styleId="Robust">
    <w:name w:val="Strong"/>
    <w:uiPriority w:val="22"/>
    <w:qFormat/>
    <w:rsid w:val="00D2304E"/>
    <w:rPr>
      <w:b/>
      <w:bCs/>
    </w:rPr>
  </w:style>
  <w:style w:type="paragraph" w:customStyle="1" w:styleId="WW-Default">
    <w:name w:val="WW-Default"/>
    <w:rsid w:val="00114101"/>
    <w:pPr>
      <w:suppressAutoHyphens/>
      <w:autoSpaceDE w:val="0"/>
    </w:pPr>
    <w:rPr>
      <w:rFonts w:ascii="Arial" w:eastAsia="Arial" w:hAnsi="Arial" w:cs="Arial"/>
      <w:color w:val="000000"/>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12317">
      <w:bodyDiv w:val="1"/>
      <w:marLeft w:val="0"/>
      <w:marRight w:val="0"/>
      <w:marTop w:val="0"/>
      <w:marBottom w:val="0"/>
      <w:divBdr>
        <w:top w:val="none" w:sz="0" w:space="0" w:color="auto"/>
        <w:left w:val="none" w:sz="0" w:space="0" w:color="auto"/>
        <w:bottom w:val="none" w:sz="0" w:space="0" w:color="auto"/>
        <w:right w:val="none" w:sz="0" w:space="0" w:color="auto"/>
      </w:divBdr>
    </w:div>
    <w:div w:id="77560381">
      <w:bodyDiv w:val="1"/>
      <w:marLeft w:val="0"/>
      <w:marRight w:val="0"/>
      <w:marTop w:val="0"/>
      <w:marBottom w:val="0"/>
      <w:divBdr>
        <w:top w:val="none" w:sz="0" w:space="0" w:color="auto"/>
        <w:left w:val="none" w:sz="0" w:space="0" w:color="auto"/>
        <w:bottom w:val="none" w:sz="0" w:space="0" w:color="auto"/>
        <w:right w:val="none" w:sz="0" w:space="0" w:color="auto"/>
      </w:divBdr>
    </w:div>
    <w:div w:id="252670913">
      <w:bodyDiv w:val="1"/>
      <w:marLeft w:val="0"/>
      <w:marRight w:val="0"/>
      <w:marTop w:val="0"/>
      <w:marBottom w:val="0"/>
      <w:divBdr>
        <w:top w:val="none" w:sz="0" w:space="0" w:color="auto"/>
        <w:left w:val="none" w:sz="0" w:space="0" w:color="auto"/>
        <w:bottom w:val="none" w:sz="0" w:space="0" w:color="auto"/>
        <w:right w:val="none" w:sz="0" w:space="0" w:color="auto"/>
      </w:divBdr>
      <w:divsChild>
        <w:div w:id="935753753">
          <w:marLeft w:val="0"/>
          <w:marRight w:val="0"/>
          <w:marTop w:val="0"/>
          <w:marBottom w:val="0"/>
          <w:divBdr>
            <w:top w:val="none" w:sz="0" w:space="0" w:color="auto"/>
            <w:left w:val="none" w:sz="0" w:space="0" w:color="auto"/>
            <w:bottom w:val="none" w:sz="0" w:space="0" w:color="auto"/>
            <w:right w:val="none" w:sz="0" w:space="0" w:color="auto"/>
          </w:divBdr>
        </w:div>
      </w:divsChild>
    </w:div>
    <w:div w:id="329798070">
      <w:bodyDiv w:val="1"/>
      <w:marLeft w:val="0"/>
      <w:marRight w:val="0"/>
      <w:marTop w:val="0"/>
      <w:marBottom w:val="0"/>
      <w:divBdr>
        <w:top w:val="none" w:sz="0" w:space="0" w:color="auto"/>
        <w:left w:val="none" w:sz="0" w:space="0" w:color="auto"/>
        <w:bottom w:val="none" w:sz="0" w:space="0" w:color="auto"/>
        <w:right w:val="none" w:sz="0" w:space="0" w:color="auto"/>
      </w:divBdr>
    </w:div>
    <w:div w:id="399525554">
      <w:bodyDiv w:val="1"/>
      <w:marLeft w:val="0"/>
      <w:marRight w:val="0"/>
      <w:marTop w:val="0"/>
      <w:marBottom w:val="0"/>
      <w:divBdr>
        <w:top w:val="none" w:sz="0" w:space="0" w:color="auto"/>
        <w:left w:val="none" w:sz="0" w:space="0" w:color="auto"/>
        <w:bottom w:val="none" w:sz="0" w:space="0" w:color="auto"/>
        <w:right w:val="none" w:sz="0" w:space="0" w:color="auto"/>
      </w:divBdr>
    </w:div>
    <w:div w:id="950552173">
      <w:bodyDiv w:val="1"/>
      <w:marLeft w:val="0"/>
      <w:marRight w:val="0"/>
      <w:marTop w:val="0"/>
      <w:marBottom w:val="0"/>
      <w:divBdr>
        <w:top w:val="none" w:sz="0" w:space="0" w:color="auto"/>
        <w:left w:val="none" w:sz="0" w:space="0" w:color="auto"/>
        <w:bottom w:val="none" w:sz="0" w:space="0" w:color="auto"/>
        <w:right w:val="none" w:sz="0" w:space="0" w:color="auto"/>
      </w:divBdr>
    </w:div>
    <w:div w:id="1270117447">
      <w:bodyDiv w:val="1"/>
      <w:marLeft w:val="0"/>
      <w:marRight w:val="0"/>
      <w:marTop w:val="0"/>
      <w:marBottom w:val="0"/>
      <w:divBdr>
        <w:top w:val="none" w:sz="0" w:space="0" w:color="auto"/>
        <w:left w:val="none" w:sz="0" w:space="0" w:color="auto"/>
        <w:bottom w:val="none" w:sz="0" w:space="0" w:color="auto"/>
        <w:right w:val="none" w:sz="0" w:space="0" w:color="auto"/>
      </w:divBdr>
    </w:div>
    <w:div w:id="1405906294">
      <w:bodyDiv w:val="1"/>
      <w:marLeft w:val="0"/>
      <w:marRight w:val="0"/>
      <w:marTop w:val="0"/>
      <w:marBottom w:val="0"/>
      <w:divBdr>
        <w:top w:val="none" w:sz="0" w:space="0" w:color="auto"/>
        <w:left w:val="none" w:sz="0" w:space="0" w:color="auto"/>
        <w:bottom w:val="none" w:sz="0" w:space="0" w:color="auto"/>
        <w:right w:val="none" w:sz="0" w:space="0" w:color="auto"/>
      </w:divBdr>
    </w:div>
    <w:div w:id="1735740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9.xml"/><Relationship Id="rId117" Type="http://schemas.openxmlformats.org/officeDocument/2006/relationships/footer" Target="footer54.xml"/><Relationship Id="rId21" Type="http://schemas.openxmlformats.org/officeDocument/2006/relationships/footer" Target="footer6.xml"/><Relationship Id="rId42" Type="http://schemas.openxmlformats.org/officeDocument/2006/relationships/header" Target="header17.xml"/><Relationship Id="rId47" Type="http://schemas.openxmlformats.org/officeDocument/2006/relationships/footer" Target="footer19.xml"/><Relationship Id="rId63" Type="http://schemas.openxmlformats.org/officeDocument/2006/relationships/footer" Target="footer27.xml"/><Relationship Id="rId68" Type="http://schemas.openxmlformats.org/officeDocument/2006/relationships/header" Target="header30.xml"/><Relationship Id="rId84" Type="http://schemas.openxmlformats.org/officeDocument/2006/relationships/header" Target="header38.xml"/><Relationship Id="rId89" Type="http://schemas.openxmlformats.org/officeDocument/2006/relationships/footer" Target="footer40.xml"/><Relationship Id="rId112" Type="http://schemas.openxmlformats.org/officeDocument/2006/relationships/header" Target="header52.xml"/><Relationship Id="rId133" Type="http://schemas.openxmlformats.org/officeDocument/2006/relationships/footer" Target="footer62.xml"/><Relationship Id="rId138" Type="http://schemas.openxmlformats.org/officeDocument/2006/relationships/fontTable" Target="fontTable.xml"/><Relationship Id="rId16" Type="http://schemas.openxmlformats.org/officeDocument/2006/relationships/header" Target="header4.xml"/><Relationship Id="rId107" Type="http://schemas.openxmlformats.org/officeDocument/2006/relationships/footer" Target="footer49.xml"/><Relationship Id="rId11" Type="http://schemas.openxmlformats.org/officeDocument/2006/relationships/footer" Target="footer1.xml"/><Relationship Id="rId32" Type="http://schemas.openxmlformats.org/officeDocument/2006/relationships/header" Target="header12.xml"/><Relationship Id="rId37" Type="http://schemas.openxmlformats.org/officeDocument/2006/relationships/footer" Target="footer14.xml"/><Relationship Id="rId53" Type="http://schemas.openxmlformats.org/officeDocument/2006/relationships/footer" Target="footer22.xml"/><Relationship Id="rId58" Type="http://schemas.openxmlformats.org/officeDocument/2006/relationships/header" Target="header25.xml"/><Relationship Id="rId74" Type="http://schemas.openxmlformats.org/officeDocument/2006/relationships/header" Target="header33.xml"/><Relationship Id="rId79" Type="http://schemas.openxmlformats.org/officeDocument/2006/relationships/footer" Target="footer35.xml"/><Relationship Id="rId102" Type="http://schemas.openxmlformats.org/officeDocument/2006/relationships/header" Target="header47.xml"/><Relationship Id="rId123" Type="http://schemas.openxmlformats.org/officeDocument/2006/relationships/footer" Target="footer57.xml"/><Relationship Id="rId128" Type="http://schemas.openxmlformats.org/officeDocument/2006/relationships/header" Target="header60.xml"/><Relationship Id="rId5" Type="http://schemas.microsoft.com/office/2007/relationships/stylesWithEffects" Target="stylesWithEffects.xml"/><Relationship Id="rId90" Type="http://schemas.openxmlformats.org/officeDocument/2006/relationships/header" Target="header41.xml"/><Relationship Id="rId95" Type="http://schemas.openxmlformats.org/officeDocument/2006/relationships/footer" Target="footer43.xml"/><Relationship Id="rId22" Type="http://schemas.openxmlformats.org/officeDocument/2006/relationships/header" Target="header7.xml"/><Relationship Id="rId27" Type="http://schemas.openxmlformats.org/officeDocument/2006/relationships/footer" Target="footer9.xml"/><Relationship Id="rId43" Type="http://schemas.openxmlformats.org/officeDocument/2006/relationships/footer" Target="footer17.xml"/><Relationship Id="rId48" Type="http://schemas.openxmlformats.org/officeDocument/2006/relationships/header" Target="header20.xml"/><Relationship Id="rId64" Type="http://schemas.openxmlformats.org/officeDocument/2006/relationships/header" Target="header28.xml"/><Relationship Id="rId69" Type="http://schemas.openxmlformats.org/officeDocument/2006/relationships/footer" Target="footer30.xml"/><Relationship Id="rId113" Type="http://schemas.openxmlformats.org/officeDocument/2006/relationships/footer" Target="footer52.xml"/><Relationship Id="rId118" Type="http://schemas.openxmlformats.org/officeDocument/2006/relationships/header" Target="header55.xml"/><Relationship Id="rId134" Type="http://schemas.openxmlformats.org/officeDocument/2006/relationships/header" Target="header63.xml"/><Relationship Id="rId139"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footer" Target="footer21.xml"/><Relationship Id="rId72" Type="http://schemas.openxmlformats.org/officeDocument/2006/relationships/header" Target="header32.xml"/><Relationship Id="rId80" Type="http://schemas.openxmlformats.org/officeDocument/2006/relationships/header" Target="header36.xml"/><Relationship Id="rId85" Type="http://schemas.openxmlformats.org/officeDocument/2006/relationships/footer" Target="footer38.xml"/><Relationship Id="rId93" Type="http://schemas.openxmlformats.org/officeDocument/2006/relationships/footer" Target="footer42.xml"/><Relationship Id="rId98" Type="http://schemas.openxmlformats.org/officeDocument/2006/relationships/header" Target="header45.xml"/><Relationship Id="rId121" Type="http://schemas.openxmlformats.org/officeDocument/2006/relationships/footer" Target="footer56.xm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footer" Target="footer12.xml"/><Relationship Id="rId38" Type="http://schemas.openxmlformats.org/officeDocument/2006/relationships/header" Target="header15.xml"/><Relationship Id="rId46" Type="http://schemas.openxmlformats.org/officeDocument/2006/relationships/header" Target="header19.xml"/><Relationship Id="rId59" Type="http://schemas.openxmlformats.org/officeDocument/2006/relationships/footer" Target="footer25.xml"/><Relationship Id="rId67" Type="http://schemas.openxmlformats.org/officeDocument/2006/relationships/footer" Target="footer29.xml"/><Relationship Id="rId103" Type="http://schemas.openxmlformats.org/officeDocument/2006/relationships/footer" Target="footer47.xml"/><Relationship Id="rId108" Type="http://schemas.openxmlformats.org/officeDocument/2006/relationships/header" Target="header50.xml"/><Relationship Id="rId116" Type="http://schemas.openxmlformats.org/officeDocument/2006/relationships/header" Target="header54.xml"/><Relationship Id="rId124" Type="http://schemas.openxmlformats.org/officeDocument/2006/relationships/header" Target="header58.xml"/><Relationship Id="rId129" Type="http://schemas.openxmlformats.org/officeDocument/2006/relationships/footer" Target="footer60.xml"/><Relationship Id="rId137" Type="http://schemas.openxmlformats.org/officeDocument/2006/relationships/footer" Target="footer64.xml"/><Relationship Id="rId20" Type="http://schemas.openxmlformats.org/officeDocument/2006/relationships/header" Target="header6.xml"/><Relationship Id="rId41" Type="http://schemas.openxmlformats.org/officeDocument/2006/relationships/footer" Target="footer16.xml"/><Relationship Id="rId54" Type="http://schemas.openxmlformats.org/officeDocument/2006/relationships/header" Target="header23.xml"/><Relationship Id="rId62" Type="http://schemas.openxmlformats.org/officeDocument/2006/relationships/header" Target="header27.xml"/><Relationship Id="rId70" Type="http://schemas.openxmlformats.org/officeDocument/2006/relationships/header" Target="header31.xml"/><Relationship Id="rId75" Type="http://schemas.openxmlformats.org/officeDocument/2006/relationships/footer" Target="footer33.xml"/><Relationship Id="rId83" Type="http://schemas.openxmlformats.org/officeDocument/2006/relationships/footer" Target="footer37.xml"/><Relationship Id="rId88" Type="http://schemas.openxmlformats.org/officeDocument/2006/relationships/header" Target="header40.xml"/><Relationship Id="rId91" Type="http://schemas.openxmlformats.org/officeDocument/2006/relationships/footer" Target="footer41.xml"/><Relationship Id="rId96" Type="http://schemas.openxmlformats.org/officeDocument/2006/relationships/header" Target="header44.xml"/><Relationship Id="rId111" Type="http://schemas.openxmlformats.org/officeDocument/2006/relationships/footer" Target="footer51.xml"/><Relationship Id="rId132" Type="http://schemas.openxmlformats.org/officeDocument/2006/relationships/header" Target="header62.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header" Target="header10.xml"/><Relationship Id="rId36" Type="http://schemas.openxmlformats.org/officeDocument/2006/relationships/header" Target="header14.xml"/><Relationship Id="rId49" Type="http://schemas.openxmlformats.org/officeDocument/2006/relationships/footer" Target="footer20.xml"/><Relationship Id="rId57" Type="http://schemas.openxmlformats.org/officeDocument/2006/relationships/footer" Target="footer24.xml"/><Relationship Id="rId106" Type="http://schemas.openxmlformats.org/officeDocument/2006/relationships/header" Target="header49.xml"/><Relationship Id="rId114" Type="http://schemas.openxmlformats.org/officeDocument/2006/relationships/header" Target="header53.xml"/><Relationship Id="rId119" Type="http://schemas.openxmlformats.org/officeDocument/2006/relationships/footer" Target="footer55.xml"/><Relationship Id="rId127" Type="http://schemas.openxmlformats.org/officeDocument/2006/relationships/footer" Target="footer59.xml"/><Relationship Id="rId10" Type="http://schemas.openxmlformats.org/officeDocument/2006/relationships/header" Target="header1.xml"/><Relationship Id="rId31" Type="http://schemas.openxmlformats.org/officeDocument/2006/relationships/footer" Target="footer11.xml"/><Relationship Id="rId44" Type="http://schemas.openxmlformats.org/officeDocument/2006/relationships/header" Target="header18.xml"/><Relationship Id="rId52" Type="http://schemas.openxmlformats.org/officeDocument/2006/relationships/header" Target="header22.xml"/><Relationship Id="rId60" Type="http://schemas.openxmlformats.org/officeDocument/2006/relationships/header" Target="header26.xml"/><Relationship Id="rId65" Type="http://schemas.openxmlformats.org/officeDocument/2006/relationships/footer" Target="footer28.xml"/><Relationship Id="rId73" Type="http://schemas.openxmlformats.org/officeDocument/2006/relationships/footer" Target="footer32.xml"/><Relationship Id="rId78" Type="http://schemas.openxmlformats.org/officeDocument/2006/relationships/header" Target="header35.xml"/><Relationship Id="rId81" Type="http://schemas.openxmlformats.org/officeDocument/2006/relationships/footer" Target="footer36.xml"/><Relationship Id="rId86" Type="http://schemas.openxmlformats.org/officeDocument/2006/relationships/header" Target="header39.xml"/><Relationship Id="rId94" Type="http://schemas.openxmlformats.org/officeDocument/2006/relationships/header" Target="header43.xml"/><Relationship Id="rId99" Type="http://schemas.openxmlformats.org/officeDocument/2006/relationships/footer" Target="footer45.xml"/><Relationship Id="rId101" Type="http://schemas.openxmlformats.org/officeDocument/2006/relationships/footer" Target="footer46.xml"/><Relationship Id="rId122" Type="http://schemas.openxmlformats.org/officeDocument/2006/relationships/header" Target="header57.xml"/><Relationship Id="rId130" Type="http://schemas.openxmlformats.org/officeDocument/2006/relationships/header" Target="header61.xml"/><Relationship Id="rId135" Type="http://schemas.openxmlformats.org/officeDocument/2006/relationships/footer" Target="footer63.xml"/><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39" Type="http://schemas.openxmlformats.org/officeDocument/2006/relationships/footer" Target="footer15.xml"/><Relationship Id="rId109" Type="http://schemas.openxmlformats.org/officeDocument/2006/relationships/footer" Target="footer50.xml"/><Relationship Id="rId34" Type="http://schemas.openxmlformats.org/officeDocument/2006/relationships/header" Target="header13.xml"/><Relationship Id="rId50" Type="http://schemas.openxmlformats.org/officeDocument/2006/relationships/header" Target="header21.xml"/><Relationship Id="rId55" Type="http://schemas.openxmlformats.org/officeDocument/2006/relationships/footer" Target="footer23.xml"/><Relationship Id="rId76" Type="http://schemas.openxmlformats.org/officeDocument/2006/relationships/header" Target="header34.xml"/><Relationship Id="rId97" Type="http://schemas.openxmlformats.org/officeDocument/2006/relationships/footer" Target="footer44.xml"/><Relationship Id="rId104" Type="http://schemas.openxmlformats.org/officeDocument/2006/relationships/header" Target="header48.xml"/><Relationship Id="rId120" Type="http://schemas.openxmlformats.org/officeDocument/2006/relationships/header" Target="header56.xml"/><Relationship Id="rId125" Type="http://schemas.openxmlformats.org/officeDocument/2006/relationships/footer" Target="footer58.xml"/><Relationship Id="rId7" Type="http://schemas.openxmlformats.org/officeDocument/2006/relationships/webSettings" Target="webSettings.xml"/><Relationship Id="rId71" Type="http://schemas.openxmlformats.org/officeDocument/2006/relationships/footer" Target="footer31.xml"/><Relationship Id="rId92" Type="http://schemas.openxmlformats.org/officeDocument/2006/relationships/header" Target="header42.xml"/><Relationship Id="rId2" Type="http://schemas.openxmlformats.org/officeDocument/2006/relationships/customXml" Target="../customXml/item2.xml"/><Relationship Id="rId29" Type="http://schemas.openxmlformats.org/officeDocument/2006/relationships/footer" Target="footer10.xml"/><Relationship Id="rId24" Type="http://schemas.openxmlformats.org/officeDocument/2006/relationships/header" Target="header8.xml"/><Relationship Id="rId40" Type="http://schemas.openxmlformats.org/officeDocument/2006/relationships/header" Target="header16.xml"/><Relationship Id="rId45" Type="http://schemas.openxmlformats.org/officeDocument/2006/relationships/footer" Target="footer18.xml"/><Relationship Id="rId66" Type="http://schemas.openxmlformats.org/officeDocument/2006/relationships/header" Target="header29.xml"/><Relationship Id="rId87" Type="http://schemas.openxmlformats.org/officeDocument/2006/relationships/footer" Target="footer39.xml"/><Relationship Id="rId110" Type="http://schemas.openxmlformats.org/officeDocument/2006/relationships/header" Target="header51.xml"/><Relationship Id="rId115" Type="http://schemas.openxmlformats.org/officeDocument/2006/relationships/footer" Target="footer53.xml"/><Relationship Id="rId131" Type="http://schemas.openxmlformats.org/officeDocument/2006/relationships/footer" Target="footer61.xml"/><Relationship Id="rId136" Type="http://schemas.openxmlformats.org/officeDocument/2006/relationships/header" Target="header64.xml"/><Relationship Id="rId61" Type="http://schemas.openxmlformats.org/officeDocument/2006/relationships/footer" Target="footer26.xml"/><Relationship Id="rId82" Type="http://schemas.openxmlformats.org/officeDocument/2006/relationships/header" Target="header37.xml"/><Relationship Id="rId19" Type="http://schemas.openxmlformats.org/officeDocument/2006/relationships/footer" Target="footer5.xml"/><Relationship Id="rId14" Type="http://schemas.openxmlformats.org/officeDocument/2006/relationships/header" Target="header3.xml"/><Relationship Id="rId30" Type="http://schemas.openxmlformats.org/officeDocument/2006/relationships/header" Target="header11.xml"/><Relationship Id="rId35" Type="http://schemas.openxmlformats.org/officeDocument/2006/relationships/footer" Target="footer13.xml"/><Relationship Id="rId56" Type="http://schemas.openxmlformats.org/officeDocument/2006/relationships/header" Target="header24.xml"/><Relationship Id="rId77" Type="http://schemas.openxmlformats.org/officeDocument/2006/relationships/footer" Target="footer34.xml"/><Relationship Id="rId100" Type="http://schemas.openxmlformats.org/officeDocument/2006/relationships/header" Target="header46.xml"/><Relationship Id="rId105" Type="http://schemas.openxmlformats.org/officeDocument/2006/relationships/footer" Target="footer48.xml"/><Relationship Id="rId126" Type="http://schemas.openxmlformats.org/officeDocument/2006/relationships/header" Target="header59.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Local\Chemistry%20Add-in%20for%20Word\Chemistry%20Gallery\Chem4Word.dotx"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6F434-9E40-406A-9212-BD9CB52444D2}">
  <ds:schemaRefs>
    <ds:schemaRef ds:uri="urn:schemas-microsoft-com.VSTO2008Demos.ControlsStorage"/>
  </ds:schemaRefs>
</ds:datastoreItem>
</file>

<file path=customXml/itemProps2.xml><?xml version="1.0" encoding="utf-8"?>
<ds:datastoreItem xmlns:ds="http://schemas.openxmlformats.org/officeDocument/2006/customXml" ds:itemID="{F150FCEA-579B-4F98-90FE-A93551C69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Chem4Word</Template>
  <TotalTime>3</TotalTime>
  <Pages>1</Pages>
  <Words>150561</Words>
  <Characters>858201</Characters>
  <Application>Microsoft Office Word</Application>
  <DocSecurity>0</DocSecurity>
  <Lines>7151</Lines>
  <Paragraphs>2013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AD Hoc</Company>
  <LinksUpToDate>false</LinksUpToDate>
  <CharactersWithSpaces>1006749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Raluca</dc:creator>
  <cp:lastModifiedBy>john</cp:lastModifiedBy>
  <cp:revision>3</cp:revision>
  <cp:lastPrinted>2016-09-02T07:30:00Z</cp:lastPrinted>
  <dcterms:created xsi:type="dcterms:W3CDTF">2016-09-12T11:42:00Z</dcterms:created>
  <dcterms:modified xsi:type="dcterms:W3CDTF">2016-09-12T11:50:00Z</dcterms:modified>
</cp:coreProperties>
</file>